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3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05"/>
        <w:gridCol w:w="7364"/>
        <w:gridCol w:w="3439"/>
        <w:gridCol w:w="1986"/>
        <w:gridCol w:w="2550"/>
        <w:gridCol w:w="1137"/>
        <w:gridCol w:w="1131"/>
        <w:gridCol w:w="1418"/>
        <w:gridCol w:w="2266"/>
      </w:tblGrid>
      <w:tr w:rsidR="004F41D2" w:rsidRPr="004E7801" w14:paraId="03DB3521" w14:textId="77777777" w:rsidTr="00902FF1">
        <w:trPr>
          <w:trHeight w:hRule="exact" w:val="1985"/>
          <w:tblHeader/>
        </w:trPr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3AE40342" w14:textId="77777777" w:rsidR="004F41D2" w:rsidRPr="004E7801" w:rsidRDefault="00CE4CA6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Поз.</w:t>
            </w:r>
          </w:p>
        </w:tc>
        <w:tc>
          <w:tcPr>
            <w:tcW w:w="7364" w:type="dxa"/>
            <w:tcBorders>
              <w:bottom w:val="single" w:sz="4" w:space="0" w:color="auto"/>
            </w:tcBorders>
            <w:vAlign w:val="center"/>
          </w:tcPr>
          <w:p w14:paraId="585DE1A1" w14:textId="77777777" w:rsidR="00BE217E" w:rsidRPr="004E7801" w:rsidRDefault="004F41D2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center"/>
          </w:tcPr>
          <w:p w14:paraId="24A5B17C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Тип, марка,</w:t>
            </w:r>
          </w:p>
          <w:p w14:paraId="0396AD47" w14:textId="77777777" w:rsidR="00C6633D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обозначение </w:t>
            </w:r>
          </w:p>
          <w:p w14:paraId="46823E5B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документа,</w:t>
            </w:r>
          </w:p>
          <w:p w14:paraId="0D9F006E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опросного листа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14:paraId="27E0277F" w14:textId="77777777" w:rsidR="00C6633D" w:rsidRPr="004E7801" w:rsidRDefault="004F41D2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Код </w:t>
            </w:r>
          </w:p>
          <w:p w14:paraId="5D57FB11" w14:textId="77777777" w:rsidR="004F41D2" w:rsidRPr="004E7801" w:rsidRDefault="00AB3C5B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продукции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1347A367" w14:textId="77777777" w:rsidR="004F41D2" w:rsidRPr="004E7801" w:rsidRDefault="00AB3C5B" w:rsidP="003816F1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Поставщик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E54734B" w14:textId="77777777" w:rsidR="00CE4CA6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Ед</w:t>
            </w:r>
            <w:r w:rsidR="00CE4CA6" w:rsidRPr="004E7801">
              <w:rPr>
                <w:rFonts w:ascii="ISOCPEUR" w:hAnsi="ISOCPEUR"/>
                <w:sz w:val="28"/>
                <w:szCs w:val="28"/>
              </w:rPr>
              <w:t xml:space="preserve">. </w:t>
            </w:r>
          </w:p>
          <w:p w14:paraId="48D7EC06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измерения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1E866B9D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Кол</w:t>
            </w:r>
            <w:r w:rsidR="00CE4CA6" w:rsidRPr="004E7801">
              <w:rPr>
                <w:rFonts w:ascii="ISOCPEUR" w:hAnsi="ISOCPEUR" w:cs="Arial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DB19D0" w14:textId="77777777" w:rsidR="00C6633D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Масса </w:t>
            </w:r>
          </w:p>
          <w:p w14:paraId="617A07BE" w14:textId="77777777" w:rsidR="00C6633D" w:rsidRPr="004E7801" w:rsidRDefault="00CE4CA6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1 </w:t>
            </w:r>
            <w:proofErr w:type="spellStart"/>
            <w:r w:rsidRPr="004E7801">
              <w:rPr>
                <w:rFonts w:ascii="ISOCPEUR" w:hAnsi="ISOCPEUR" w:cs="Arial"/>
                <w:sz w:val="28"/>
                <w:szCs w:val="28"/>
              </w:rPr>
              <w:t>ед</w:t>
            </w:r>
            <w:proofErr w:type="spellEnd"/>
            <w:r w:rsidR="004F41D2" w:rsidRPr="004E7801">
              <w:rPr>
                <w:rFonts w:ascii="ISOCPEUR" w:hAnsi="ISOCPEUR" w:cs="Arial"/>
                <w:sz w:val="28"/>
                <w:szCs w:val="28"/>
              </w:rPr>
              <w:t xml:space="preserve">, </w:t>
            </w:r>
          </w:p>
          <w:p w14:paraId="2187F34B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кг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14:paraId="778D53F7" w14:textId="77777777" w:rsidR="004F41D2" w:rsidRPr="004E7801" w:rsidRDefault="004F41D2" w:rsidP="00C6633D">
            <w:pPr>
              <w:keepLines/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Примечание</w:t>
            </w:r>
          </w:p>
        </w:tc>
      </w:tr>
      <w:tr w:rsidR="00BE217E" w:rsidRPr="004E7801" w14:paraId="20F56D1D" w14:textId="77777777" w:rsidTr="00902FF1">
        <w:trPr>
          <w:trHeight w:val="567"/>
        </w:trPr>
        <w:tc>
          <w:tcPr>
            <w:tcW w:w="1105" w:type="dxa"/>
            <w:vAlign w:val="center"/>
          </w:tcPr>
          <w:p w14:paraId="0B91D2FC" w14:textId="77777777" w:rsidR="00BE217E" w:rsidRPr="004E7801" w:rsidRDefault="00BE217E" w:rsidP="00BE217E">
            <w:pPr>
              <w:keepLines/>
              <w:ind w:left="119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7364" w:type="dxa"/>
            <w:vAlign w:val="center"/>
          </w:tcPr>
          <w:p w14:paraId="7457D686" w14:textId="77777777" w:rsidR="00BE217E" w:rsidRPr="004E7801" w:rsidRDefault="00BE217E" w:rsidP="00BE217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3439" w:type="dxa"/>
            <w:vAlign w:val="center"/>
          </w:tcPr>
          <w:p w14:paraId="68CDCFBC" w14:textId="77777777" w:rsidR="00BE217E" w:rsidRPr="004E7801" w:rsidRDefault="00BE217E" w:rsidP="00BE217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986" w:type="dxa"/>
            <w:vAlign w:val="center"/>
          </w:tcPr>
          <w:p w14:paraId="3AA73F48" w14:textId="77777777" w:rsidR="00BE217E" w:rsidRPr="004E7801" w:rsidRDefault="00BE217E" w:rsidP="00BE21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2550" w:type="dxa"/>
            <w:vAlign w:val="center"/>
          </w:tcPr>
          <w:p w14:paraId="3D337AC8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137" w:type="dxa"/>
            <w:vAlign w:val="center"/>
          </w:tcPr>
          <w:p w14:paraId="7AFA2B63" w14:textId="77777777" w:rsidR="00BE217E" w:rsidRPr="004E7801" w:rsidRDefault="00BE217E" w:rsidP="00BE21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131" w:type="dxa"/>
            <w:vAlign w:val="center"/>
          </w:tcPr>
          <w:p w14:paraId="6A5F61E9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683C05AD" w14:textId="77777777" w:rsidR="00BE217E" w:rsidRPr="004E7801" w:rsidRDefault="00BE217E" w:rsidP="00BE21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2266" w:type="dxa"/>
            <w:vAlign w:val="center"/>
          </w:tcPr>
          <w:p w14:paraId="61B2BC7A" w14:textId="77777777" w:rsidR="00BE217E" w:rsidRPr="004E7801" w:rsidRDefault="00BE217E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9</w:t>
            </w:r>
          </w:p>
        </w:tc>
      </w:tr>
      <w:tr w:rsidR="00C47938" w:rsidRPr="004E7801" w14:paraId="0BE29665" w14:textId="77777777" w:rsidTr="00963B86">
        <w:trPr>
          <w:trHeight w:val="454"/>
        </w:trPr>
        <w:tc>
          <w:tcPr>
            <w:tcW w:w="1105" w:type="dxa"/>
            <w:vAlign w:val="center"/>
          </w:tcPr>
          <w:p w14:paraId="0267AE62" w14:textId="77777777" w:rsidR="00C47938" w:rsidRPr="004E7801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shd w:val="clear" w:color="auto" w:fill="auto"/>
            <w:vAlign w:val="center"/>
          </w:tcPr>
          <w:p w14:paraId="5E998598" w14:textId="00FDE0AD" w:rsidR="00C47938" w:rsidRPr="00A8656C" w:rsidRDefault="00963B86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8656C">
              <w:rPr>
                <w:rFonts w:ascii="ISOCPEUR" w:hAnsi="ISOCPEUR"/>
                <w:sz w:val="28"/>
                <w:szCs w:val="28"/>
                <w:u w:val="single"/>
              </w:rPr>
              <w:t>Стойка системы</w:t>
            </w:r>
            <w:r w:rsidR="0043067E" w:rsidRPr="00A8656C">
              <w:rPr>
                <w:rFonts w:ascii="ISOCPEUR" w:hAnsi="ISOCPEUR"/>
                <w:sz w:val="28"/>
                <w:szCs w:val="28"/>
                <w:u w:val="single"/>
              </w:rPr>
              <w:t xml:space="preserve"> оповещения EVA</w:t>
            </w:r>
            <w:r w:rsidRPr="00A8656C">
              <w:rPr>
                <w:rFonts w:ascii="ISOCPEUR" w:hAnsi="ISOCPEUR"/>
                <w:sz w:val="28"/>
                <w:szCs w:val="28"/>
                <w:u w:val="single"/>
              </w:rPr>
              <w:t xml:space="preserve"> (1LPA1)</w:t>
            </w:r>
            <w:r w:rsidR="0043067E" w:rsidRPr="00A8656C">
              <w:rPr>
                <w:rFonts w:ascii="ISOCPEUR" w:hAnsi="ISOCPEUR"/>
                <w:sz w:val="28"/>
                <w:szCs w:val="28"/>
                <w:u w:val="single"/>
              </w:rPr>
              <w:t xml:space="preserve"> в составе:</w:t>
            </w:r>
          </w:p>
        </w:tc>
        <w:tc>
          <w:tcPr>
            <w:tcW w:w="3439" w:type="dxa"/>
            <w:vAlign w:val="center"/>
          </w:tcPr>
          <w:p w14:paraId="42A70791" w14:textId="77777777" w:rsidR="00C47938" w:rsidRPr="00A8656C" w:rsidRDefault="00C47938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CDA0D03" w14:textId="77777777" w:rsidR="00C47938" w:rsidRPr="00A8656C" w:rsidRDefault="00C47938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431DC91" w14:textId="77777777" w:rsidR="00C47938" w:rsidRPr="00A8656C" w:rsidRDefault="00C47938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7E79486" w14:textId="77777777" w:rsidR="00C47938" w:rsidRPr="00A8656C" w:rsidRDefault="00C47938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A39973F" w14:textId="77777777" w:rsidR="00C47938" w:rsidRPr="00A8656C" w:rsidRDefault="00C47938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E6C1911" w14:textId="77777777" w:rsidR="00C47938" w:rsidRPr="004E7801" w:rsidRDefault="00C47938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40A5819" w14:textId="77777777" w:rsidR="00C47938" w:rsidRPr="004E7801" w:rsidRDefault="00C47938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C47938" w:rsidRPr="004E7801" w14:paraId="39E5212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EB055F8" w14:textId="77777777" w:rsidR="00C47938" w:rsidRPr="004E7801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DDEC431" w14:textId="77777777" w:rsidR="00C47938" w:rsidRPr="00A8656C" w:rsidRDefault="00C47938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06194F04" w14:textId="77777777" w:rsidR="00C47938" w:rsidRPr="00A8656C" w:rsidRDefault="00C47938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3F8FD4F" w14:textId="77777777" w:rsidR="00C47938" w:rsidRPr="00A8656C" w:rsidRDefault="00C47938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21A83A9" w14:textId="77777777" w:rsidR="00C47938" w:rsidRPr="00A8656C" w:rsidRDefault="00C47938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E39BA91" w14:textId="77777777" w:rsidR="00C47938" w:rsidRPr="00A8656C" w:rsidRDefault="00C47938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7B73426" w14:textId="77777777" w:rsidR="00C47938" w:rsidRPr="00A8656C" w:rsidRDefault="00C47938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A589016" w14:textId="77777777" w:rsidR="00C47938" w:rsidRPr="004E7801" w:rsidRDefault="00C47938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29C869E" w14:textId="77777777" w:rsidR="00C47938" w:rsidRPr="004E7801" w:rsidRDefault="00C47938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C47938" w:rsidRPr="004E7801" w14:paraId="5AA5DA3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635D97E" w14:textId="77777777" w:rsidR="00C47938" w:rsidRPr="004E7801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AE58811" w14:textId="77777777" w:rsidR="00C47938" w:rsidRPr="00A8656C" w:rsidRDefault="0043067E" w:rsidP="00CE4CA6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Контроллер системы оповещения</w:t>
            </w:r>
          </w:p>
        </w:tc>
        <w:tc>
          <w:tcPr>
            <w:tcW w:w="3439" w:type="dxa"/>
            <w:vAlign w:val="center"/>
          </w:tcPr>
          <w:p w14:paraId="52A1F773" w14:textId="77777777" w:rsidR="00C47938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LPA-EVA-MA</w:t>
            </w:r>
          </w:p>
        </w:tc>
        <w:tc>
          <w:tcPr>
            <w:tcW w:w="1986" w:type="dxa"/>
            <w:vAlign w:val="center"/>
          </w:tcPr>
          <w:p w14:paraId="2A9ED99C" w14:textId="77777777" w:rsidR="00C47938" w:rsidRPr="00A8656C" w:rsidRDefault="00C47938" w:rsidP="003B173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B0EFF8E" w14:textId="77777777" w:rsidR="00C47938" w:rsidRPr="00A8656C" w:rsidRDefault="0043067E" w:rsidP="0007760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796EA1CE" w14:textId="77777777" w:rsidR="00C47938" w:rsidRPr="00A8656C" w:rsidRDefault="0043067E" w:rsidP="003B1735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</w:t>
            </w:r>
            <w:r w:rsidR="00C47938" w:rsidRPr="00A8656C">
              <w:rPr>
                <w:rFonts w:ascii="ISOCPEUR" w:hAnsi="ISOCPEUR"/>
                <w:sz w:val="28"/>
                <w:szCs w:val="28"/>
              </w:rPr>
              <w:t>т</w:t>
            </w:r>
            <w:r w:rsidRPr="00A8656C">
              <w:rPr>
                <w:rFonts w:ascii="ISOCPEUR" w:hAnsi="ISOCPEUR"/>
                <w:sz w:val="28"/>
                <w:szCs w:val="28"/>
              </w:rPr>
              <w:t>.</w:t>
            </w:r>
          </w:p>
        </w:tc>
        <w:tc>
          <w:tcPr>
            <w:tcW w:w="1131" w:type="dxa"/>
            <w:vAlign w:val="center"/>
          </w:tcPr>
          <w:p w14:paraId="24425705" w14:textId="77777777" w:rsidR="00C47938" w:rsidRPr="00A8656C" w:rsidRDefault="00C47938" w:rsidP="003B173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01125F9" w14:textId="77777777" w:rsidR="00C47938" w:rsidRPr="004E7801" w:rsidRDefault="00C47938" w:rsidP="003B1735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CEA7C0D" w14:textId="77777777" w:rsidR="00C47938" w:rsidRPr="004E7801" w:rsidRDefault="00C47938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14:paraId="5B23740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7B11B24" w14:textId="77777777"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06AFF88" w14:textId="77777777" w:rsidR="0043067E" w:rsidRPr="00A8656C" w:rsidRDefault="0043067E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Коммутатор системы оповещения</w:t>
            </w:r>
          </w:p>
        </w:tc>
        <w:tc>
          <w:tcPr>
            <w:tcW w:w="3439" w:type="dxa"/>
            <w:vAlign w:val="center"/>
          </w:tcPr>
          <w:p w14:paraId="33D9DAE0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LPA-EVA-MS</w:t>
            </w:r>
          </w:p>
        </w:tc>
        <w:tc>
          <w:tcPr>
            <w:tcW w:w="1986" w:type="dxa"/>
            <w:vAlign w:val="center"/>
          </w:tcPr>
          <w:p w14:paraId="47AE8E61" w14:textId="77777777" w:rsidR="0043067E" w:rsidRPr="00A8656C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E98F243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1C92B1B5" w14:textId="77777777" w:rsidR="0043067E" w:rsidRPr="00A8656C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2B83D87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11D368A" w14:textId="77777777"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8C22572" w14:textId="77777777"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14:paraId="281EEF0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A274D24" w14:textId="77777777"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0C7500B" w14:textId="08A2F7F7" w:rsidR="0043067E" w:rsidRPr="00A8656C" w:rsidRDefault="00436B9F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8</w:t>
            </w:r>
            <w:r w:rsidR="0043067E" w:rsidRPr="00A8656C">
              <w:rPr>
                <w:rFonts w:ascii="ISOCPEUR" w:hAnsi="ISOCPEUR"/>
                <w:sz w:val="28"/>
                <w:szCs w:val="28"/>
              </w:rPr>
              <w:t>-портовый коммутатор Ethernet</w:t>
            </w:r>
          </w:p>
        </w:tc>
        <w:tc>
          <w:tcPr>
            <w:tcW w:w="3439" w:type="dxa"/>
            <w:vAlign w:val="center"/>
          </w:tcPr>
          <w:p w14:paraId="09569A7B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LPA-EVA-CC</w:t>
            </w:r>
          </w:p>
        </w:tc>
        <w:tc>
          <w:tcPr>
            <w:tcW w:w="1986" w:type="dxa"/>
            <w:vAlign w:val="center"/>
          </w:tcPr>
          <w:p w14:paraId="5A71040C" w14:textId="77777777" w:rsidR="0043067E" w:rsidRPr="00A8656C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CB5365F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0EF3B793" w14:textId="77777777" w:rsidR="0043067E" w:rsidRPr="00A8656C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6D64CCF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64D62D6" w14:textId="77777777"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1D58A13" w14:textId="77777777"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14:paraId="0DA7E3B7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ABABD55" w14:textId="77777777"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8FE5C6B" w14:textId="77777777" w:rsidR="0043067E" w:rsidRPr="00A8656C" w:rsidRDefault="0043067E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8 зонный усилитель системы оповещения</w:t>
            </w:r>
          </w:p>
        </w:tc>
        <w:tc>
          <w:tcPr>
            <w:tcW w:w="3439" w:type="dxa"/>
            <w:vAlign w:val="center"/>
          </w:tcPr>
          <w:p w14:paraId="712C35FB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LPA-EVA-8500</w:t>
            </w:r>
          </w:p>
        </w:tc>
        <w:tc>
          <w:tcPr>
            <w:tcW w:w="1986" w:type="dxa"/>
            <w:vAlign w:val="center"/>
          </w:tcPr>
          <w:p w14:paraId="481FD877" w14:textId="77777777" w:rsidR="0043067E" w:rsidRPr="00A8656C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8C037DB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512B923E" w14:textId="77777777" w:rsidR="0043067E" w:rsidRPr="00A8656C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0F962B85" w14:textId="12011567" w:rsidR="0043067E" w:rsidRPr="00A8656C" w:rsidRDefault="00963B86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0F103C60" w14:textId="77777777"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CE8E50B" w14:textId="77777777"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14:paraId="18413B8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606DF49" w14:textId="77777777"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0B0A6B3" w14:textId="77777777" w:rsidR="0043067E" w:rsidRPr="00A8656C" w:rsidRDefault="0043067E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4-канальный усилитель мощности 4х120 Вт</w:t>
            </w:r>
          </w:p>
        </w:tc>
        <w:tc>
          <w:tcPr>
            <w:tcW w:w="3439" w:type="dxa"/>
            <w:vAlign w:val="center"/>
          </w:tcPr>
          <w:p w14:paraId="33F7D6D4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LPA-EVA-4120</w:t>
            </w:r>
          </w:p>
        </w:tc>
        <w:tc>
          <w:tcPr>
            <w:tcW w:w="1986" w:type="dxa"/>
            <w:vAlign w:val="center"/>
          </w:tcPr>
          <w:p w14:paraId="45F94687" w14:textId="77777777" w:rsidR="0043067E" w:rsidRPr="00A8656C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71375C6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1099E069" w14:textId="77777777" w:rsidR="0043067E" w:rsidRPr="00A8656C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A42C773" w14:textId="77777777" w:rsidR="0043067E" w:rsidRPr="00A8656C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EEA8687" w14:textId="77777777"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637DDB5" w14:textId="77777777"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DE52C4" w:rsidRPr="004E7801" w14:paraId="48EB2FD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19A1615" w14:textId="77777777" w:rsidR="00DE52C4" w:rsidRPr="004E7801" w:rsidRDefault="00DE52C4" w:rsidP="00DE52C4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F4E10A6" w14:textId="77777777" w:rsidR="00DE52C4" w:rsidRPr="00A8656C" w:rsidRDefault="00DE52C4" w:rsidP="00DE52C4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Блок основного и резервного питания системы</w:t>
            </w:r>
          </w:p>
        </w:tc>
        <w:tc>
          <w:tcPr>
            <w:tcW w:w="3439" w:type="dxa"/>
            <w:vAlign w:val="center"/>
          </w:tcPr>
          <w:p w14:paraId="30E1953C" w14:textId="77777777" w:rsidR="00DE52C4" w:rsidRPr="00A8656C" w:rsidRDefault="00DE52C4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LPA-EVA-BC</w:t>
            </w:r>
          </w:p>
        </w:tc>
        <w:tc>
          <w:tcPr>
            <w:tcW w:w="1986" w:type="dxa"/>
            <w:vAlign w:val="center"/>
          </w:tcPr>
          <w:p w14:paraId="5926EBF9" w14:textId="77777777" w:rsidR="00DE52C4" w:rsidRPr="00A8656C" w:rsidRDefault="00DE52C4" w:rsidP="00DE52C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5378CBE" w14:textId="77777777" w:rsidR="00DE52C4" w:rsidRPr="00A8656C" w:rsidRDefault="00DE52C4" w:rsidP="00DE52C4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7F1F3454" w14:textId="77777777" w:rsidR="00DE52C4" w:rsidRPr="00A8656C" w:rsidRDefault="00DE52C4" w:rsidP="00DE52C4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B277C84" w14:textId="703C8571" w:rsidR="00DE52C4" w:rsidRPr="00A8656C" w:rsidRDefault="00963B86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64E0B37C" w14:textId="77777777" w:rsidR="00DE52C4" w:rsidRPr="004E7801" w:rsidRDefault="00DE52C4" w:rsidP="00DE52C4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B528CAB" w14:textId="77777777" w:rsidR="00DE52C4" w:rsidRPr="004E7801" w:rsidRDefault="00DE52C4" w:rsidP="00DE52C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DE52C4" w:rsidRPr="004E7801" w14:paraId="5892486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B5C8EC4" w14:textId="77777777" w:rsidR="00DE52C4" w:rsidRPr="004E7801" w:rsidRDefault="00DE52C4" w:rsidP="00DE52C4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8DDC381" w14:textId="77777777" w:rsidR="00DE52C4" w:rsidRPr="00A8656C" w:rsidRDefault="00DE52C4" w:rsidP="00DE52C4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Шкаф сетевой 19’’ </w:t>
            </w:r>
          </w:p>
        </w:tc>
        <w:tc>
          <w:tcPr>
            <w:tcW w:w="3439" w:type="dxa"/>
            <w:vAlign w:val="center"/>
          </w:tcPr>
          <w:p w14:paraId="7EA1FE95" w14:textId="42692C0A" w:rsidR="00DE52C4" w:rsidRPr="00A8656C" w:rsidRDefault="00963B86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LN05-38</w:t>
            </w:r>
            <w:r w:rsidR="00DE52C4" w:rsidRPr="00A8656C">
              <w:rPr>
                <w:rFonts w:ascii="ISOCPEUR" w:hAnsi="ISOCPEUR"/>
                <w:sz w:val="28"/>
                <w:szCs w:val="28"/>
              </w:rPr>
              <w:t xml:space="preserve">U88-GM </w:t>
            </w:r>
          </w:p>
        </w:tc>
        <w:tc>
          <w:tcPr>
            <w:tcW w:w="1986" w:type="dxa"/>
            <w:vAlign w:val="center"/>
          </w:tcPr>
          <w:p w14:paraId="27B0885A" w14:textId="77777777" w:rsidR="00DE52C4" w:rsidRPr="00A8656C" w:rsidRDefault="00DE52C4" w:rsidP="00DE52C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A6B9FAA" w14:textId="77777777" w:rsidR="00DE52C4" w:rsidRPr="00A8656C" w:rsidRDefault="00DE52C4" w:rsidP="00DE52C4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4DD914B9" w14:textId="77777777" w:rsidR="00DE52C4" w:rsidRPr="00A8656C" w:rsidRDefault="00DE52C4" w:rsidP="00DE52C4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BFCE07D" w14:textId="77777777" w:rsidR="00DE52C4" w:rsidRPr="00A8656C" w:rsidRDefault="00DE52C4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F3CE8BC" w14:textId="77777777" w:rsidR="00DE52C4" w:rsidRPr="004E7801" w:rsidRDefault="00DE52C4" w:rsidP="00DE52C4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EB95F84" w14:textId="77777777" w:rsidR="00DE52C4" w:rsidRPr="004E7801" w:rsidRDefault="00DE52C4" w:rsidP="00DE52C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79262BCF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EEFB422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CDE8911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Панель-заглушка 1U</w:t>
            </w:r>
          </w:p>
        </w:tc>
        <w:tc>
          <w:tcPr>
            <w:tcW w:w="3439" w:type="dxa"/>
            <w:vAlign w:val="center"/>
          </w:tcPr>
          <w:p w14:paraId="103D2FD0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LPA-BP1</w:t>
            </w:r>
          </w:p>
        </w:tc>
        <w:tc>
          <w:tcPr>
            <w:tcW w:w="1986" w:type="dxa"/>
            <w:vAlign w:val="center"/>
          </w:tcPr>
          <w:p w14:paraId="166001DA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C33C003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685A3FA7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948E094" w14:textId="77777777" w:rsidR="00A600E6" w:rsidRPr="00A8656C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BDC71B9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3038586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78330C9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86BA500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4A5D421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Панель-заглушка 2U</w:t>
            </w:r>
          </w:p>
        </w:tc>
        <w:tc>
          <w:tcPr>
            <w:tcW w:w="3439" w:type="dxa"/>
            <w:vAlign w:val="center"/>
          </w:tcPr>
          <w:p w14:paraId="48C7DBBE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LPA-BP2</w:t>
            </w:r>
          </w:p>
        </w:tc>
        <w:tc>
          <w:tcPr>
            <w:tcW w:w="1986" w:type="dxa"/>
            <w:vAlign w:val="center"/>
          </w:tcPr>
          <w:p w14:paraId="3645D520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00E02F2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2493BAFC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2790A72" w14:textId="4F65759A" w:rsidR="00A600E6" w:rsidRPr="00A8656C" w:rsidRDefault="00963B8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08929A66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B39EC81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781043B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97612AE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1B78EBB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439" w:type="dxa"/>
            <w:vAlign w:val="center"/>
          </w:tcPr>
          <w:p w14:paraId="19EB5688" w14:textId="7FF43B27" w:rsidR="00A600E6" w:rsidRPr="00A8656C" w:rsidRDefault="00963B8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PH22-8</w:t>
            </w:r>
            <w:r w:rsidR="00A600E6" w:rsidRPr="00A8656C">
              <w:rPr>
                <w:rFonts w:ascii="ISOCPEUR" w:hAnsi="ISOCPEUR"/>
                <w:sz w:val="28"/>
                <w:szCs w:val="28"/>
              </w:rPr>
              <w:t>D1-P</w:t>
            </w:r>
          </w:p>
        </w:tc>
        <w:tc>
          <w:tcPr>
            <w:tcW w:w="1986" w:type="dxa"/>
            <w:vAlign w:val="center"/>
          </w:tcPr>
          <w:p w14:paraId="74635487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1AEB6EE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46AC93EA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5B34E79" w14:textId="20ECD590" w:rsidR="00A600E6" w:rsidRPr="00A8656C" w:rsidRDefault="00963B8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2AD66953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E93682B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1F28E277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3029455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501340E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Вентиляторная панель с выключателем и термостатом</w:t>
            </w:r>
          </w:p>
        </w:tc>
        <w:tc>
          <w:tcPr>
            <w:tcW w:w="3439" w:type="dxa"/>
            <w:vAlign w:val="center"/>
          </w:tcPr>
          <w:p w14:paraId="0A36D940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FM05-22M</w:t>
            </w:r>
          </w:p>
        </w:tc>
        <w:tc>
          <w:tcPr>
            <w:tcW w:w="1986" w:type="dxa"/>
            <w:vAlign w:val="center"/>
          </w:tcPr>
          <w:p w14:paraId="75392FC2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DEA1891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08BD4C85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12D35A0" w14:textId="77777777" w:rsidR="00A600E6" w:rsidRPr="00A8656C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E6F1484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672DA2E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0F1C855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E84BB34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50EC123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Усиленная стационарная полка глубиной 600 мм</w:t>
            </w:r>
          </w:p>
        </w:tc>
        <w:tc>
          <w:tcPr>
            <w:tcW w:w="3439" w:type="dxa"/>
            <w:vAlign w:val="center"/>
          </w:tcPr>
          <w:p w14:paraId="6214304F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FS05-600MP</w:t>
            </w:r>
          </w:p>
        </w:tc>
        <w:tc>
          <w:tcPr>
            <w:tcW w:w="1986" w:type="dxa"/>
            <w:vAlign w:val="center"/>
          </w:tcPr>
          <w:p w14:paraId="3B8E2350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6ED7B05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6F95492D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D2545CC" w14:textId="77777777" w:rsidR="00A600E6" w:rsidRPr="00A8656C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9F38617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E6BF82B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44460B7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433BD28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FEC98F9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Ролики с тормозом</w:t>
            </w:r>
          </w:p>
        </w:tc>
        <w:tc>
          <w:tcPr>
            <w:tcW w:w="3439" w:type="dxa"/>
            <w:vAlign w:val="center"/>
          </w:tcPr>
          <w:p w14:paraId="12B56273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ITK-HP-25</w:t>
            </w:r>
          </w:p>
        </w:tc>
        <w:tc>
          <w:tcPr>
            <w:tcW w:w="1986" w:type="dxa"/>
            <w:vAlign w:val="center"/>
          </w:tcPr>
          <w:p w14:paraId="538E8F06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F11AA54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03C0277E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DB7D17B" w14:textId="77777777" w:rsidR="00A600E6" w:rsidRPr="00A8656C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0FEC4B2E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70CE1F9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1E94D3E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E3381F7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90DCC7B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Регулируемая опора</w:t>
            </w:r>
          </w:p>
        </w:tc>
        <w:tc>
          <w:tcPr>
            <w:tcW w:w="3439" w:type="dxa"/>
            <w:vAlign w:val="center"/>
          </w:tcPr>
          <w:p w14:paraId="116A45CE" w14:textId="4838B94D" w:rsidR="00A600E6" w:rsidRPr="00A8656C" w:rsidRDefault="00E07C47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</w:t>
            </w:r>
            <w:r w:rsidR="00A811EA" w:rsidRPr="00A8656C">
              <w:rPr>
                <w:rFonts w:ascii="ISOCPEUR" w:hAnsi="ISOCPEUR"/>
                <w:sz w:val="28"/>
                <w:szCs w:val="28"/>
              </w:rPr>
              <w:t>F</w:t>
            </w:r>
            <w:r w:rsidR="00A600E6" w:rsidRPr="00A8656C">
              <w:rPr>
                <w:rFonts w:ascii="ISOCPEUR" w:hAnsi="ISOCPEUR"/>
                <w:sz w:val="28"/>
                <w:szCs w:val="28"/>
              </w:rPr>
              <w:t>-80</w:t>
            </w:r>
          </w:p>
        </w:tc>
        <w:tc>
          <w:tcPr>
            <w:tcW w:w="1986" w:type="dxa"/>
            <w:vAlign w:val="center"/>
          </w:tcPr>
          <w:p w14:paraId="3504AF60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FC8D0EB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26036F16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CC95CCE" w14:textId="77777777" w:rsidR="00A600E6" w:rsidRPr="00A8656C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03FA456C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345FA01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26C97D5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E930396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8FD7F2F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439" w:type="dxa"/>
            <w:vAlign w:val="center"/>
          </w:tcPr>
          <w:p w14:paraId="30052B48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ITK-HP-28</w:t>
            </w:r>
          </w:p>
        </w:tc>
        <w:tc>
          <w:tcPr>
            <w:tcW w:w="1986" w:type="dxa"/>
            <w:vAlign w:val="center"/>
          </w:tcPr>
          <w:p w14:paraId="515A30B6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C0BA1DE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354D7CC5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8B8511A" w14:textId="77777777" w:rsidR="00A600E6" w:rsidRPr="00A8656C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520C53D8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DF979FC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43AF9BB7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AD9F5FB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6BE5854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Аккумуляторная батарея 150 </w:t>
            </w:r>
            <w:proofErr w:type="spellStart"/>
            <w:r w:rsidRPr="00A8656C">
              <w:rPr>
                <w:rFonts w:ascii="ISOCPEUR" w:hAnsi="ISOCPEUR"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9" w:type="dxa"/>
            <w:vAlign w:val="center"/>
          </w:tcPr>
          <w:p w14:paraId="3F4F668F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DTM 12150 L</w:t>
            </w:r>
          </w:p>
        </w:tc>
        <w:tc>
          <w:tcPr>
            <w:tcW w:w="1986" w:type="dxa"/>
            <w:vAlign w:val="center"/>
          </w:tcPr>
          <w:p w14:paraId="641E3FD5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783BDF2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«DELTA»</w:t>
            </w:r>
          </w:p>
        </w:tc>
        <w:tc>
          <w:tcPr>
            <w:tcW w:w="1137" w:type="dxa"/>
            <w:vAlign w:val="center"/>
          </w:tcPr>
          <w:p w14:paraId="141AD884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4F0ED22" w14:textId="355AF20B" w:rsidR="00A600E6" w:rsidRPr="00A8656C" w:rsidRDefault="00963B8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09C61F80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0B3256E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414CB46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A17908D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511460B" w14:textId="77777777" w:rsidR="00A600E6" w:rsidRPr="00A8656C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62B8F626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6CC80E0E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1D031C3" w14:textId="77777777" w:rsidR="00A600E6" w:rsidRPr="00A8656C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B11D74A" w14:textId="77777777" w:rsidR="00A600E6" w:rsidRPr="00A8656C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67CF65E" w14:textId="77777777" w:rsidR="00A600E6" w:rsidRPr="00A8656C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3044EBC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74D734B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2F724EB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24E8AFF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A372D74" w14:textId="77777777" w:rsidR="00A600E6" w:rsidRPr="00A8656C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1D7ACA9" w14:textId="77777777" w:rsidR="00A600E6" w:rsidRPr="00A8656C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A0789FE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E458A66" w14:textId="77777777" w:rsidR="00A600E6" w:rsidRPr="00A8656C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CDB3C94" w14:textId="77777777" w:rsidR="00A600E6" w:rsidRPr="00A8656C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1AFC538" w14:textId="77777777" w:rsidR="00A600E6" w:rsidRPr="00A8656C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F2DCBD0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AF0B590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14:paraId="6DEB630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DBFB68B" w14:textId="77777777"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ECAEF37" w14:textId="77777777" w:rsidR="00A600E6" w:rsidRPr="00A8656C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0A47E4D4" w14:textId="77777777" w:rsidR="00A600E6" w:rsidRPr="00A8656C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3225650" w14:textId="77777777" w:rsidR="00A600E6" w:rsidRPr="00A8656C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755DE81" w14:textId="77777777" w:rsidR="00A600E6" w:rsidRPr="00A8656C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445D17C" w14:textId="77777777" w:rsidR="00A600E6" w:rsidRPr="00A8656C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5824BA0" w14:textId="77777777" w:rsidR="00A600E6" w:rsidRPr="00A8656C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29C2134" w14:textId="77777777"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AB286D5" w14:textId="77777777"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0A689CAA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EAB7647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2E5690B" w14:textId="32CC4A49" w:rsidR="00963B86" w:rsidRPr="00A8656C" w:rsidRDefault="00963B86" w:rsidP="00963B8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8656C">
              <w:rPr>
                <w:rFonts w:ascii="ISOCPEUR" w:hAnsi="ISOCPEUR"/>
                <w:sz w:val="28"/>
                <w:szCs w:val="28"/>
                <w:u w:val="single"/>
              </w:rPr>
              <w:t>Стойка системы оповещения EVA (1LPA</w:t>
            </w:r>
            <w:r w:rsidR="00A8656C" w:rsidRPr="00A8656C">
              <w:rPr>
                <w:rFonts w:ascii="ISOCPEUR" w:hAnsi="ISOCPEUR"/>
                <w:sz w:val="28"/>
                <w:szCs w:val="28"/>
                <w:u w:val="single"/>
              </w:rPr>
              <w:t>2</w:t>
            </w:r>
            <w:r w:rsidRPr="00A8656C">
              <w:rPr>
                <w:rFonts w:ascii="ISOCPEUR" w:hAnsi="ISOCPEUR"/>
                <w:sz w:val="28"/>
                <w:szCs w:val="28"/>
                <w:u w:val="single"/>
              </w:rPr>
              <w:t>) в составе:</w:t>
            </w:r>
          </w:p>
        </w:tc>
        <w:tc>
          <w:tcPr>
            <w:tcW w:w="3439" w:type="dxa"/>
            <w:vAlign w:val="center"/>
          </w:tcPr>
          <w:p w14:paraId="65FBBBD6" w14:textId="77777777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561EFDD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93BB313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251A5D0" w14:textId="77777777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152E219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3B8A223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D30F65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34360BD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A4EECDD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0E1C295" w14:textId="77777777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FF2C857" w14:textId="77777777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FFC6EF9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23A173B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99A04EF" w14:textId="77777777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4BBF7C7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A1D548C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2417518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7D1E222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870DCB9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CD05FBA" w14:textId="1EB99E9F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Контроллер системы оповещения</w:t>
            </w:r>
          </w:p>
        </w:tc>
        <w:tc>
          <w:tcPr>
            <w:tcW w:w="3439" w:type="dxa"/>
            <w:vAlign w:val="center"/>
          </w:tcPr>
          <w:p w14:paraId="20F53717" w14:textId="520702BE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LPA-EVA-MA</w:t>
            </w:r>
          </w:p>
        </w:tc>
        <w:tc>
          <w:tcPr>
            <w:tcW w:w="1986" w:type="dxa"/>
            <w:vAlign w:val="center"/>
          </w:tcPr>
          <w:p w14:paraId="7A4F42FF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DCA2214" w14:textId="720109B6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5E8A3367" w14:textId="2CDE9164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6E2E3F6" w14:textId="717C6FFC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95043A2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73F9404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1F7C1DD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8116E64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FC4B099" w14:textId="4DE0FB66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Коммутатор системы оповещения</w:t>
            </w:r>
          </w:p>
        </w:tc>
        <w:tc>
          <w:tcPr>
            <w:tcW w:w="3439" w:type="dxa"/>
            <w:vAlign w:val="center"/>
          </w:tcPr>
          <w:p w14:paraId="57B78EE2" w14:textId="4B1964C6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LPA-EVA-MS</w:t>
            </w:r>
          </w:p>
        </w:tc>
        <w:tc>
          <w:tcPr>
            <w:tcW w:w="1986" w:type="dxa"/>
            <w:vAlign w:val="center"/>
          </w:tcPr>
          <w:p w14:paraId="37F161DF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24485D2" w14:textId="283BEF46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59CEB303" w14:textId="1E572720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9B65F3E" w14:textId="1084B02C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470AF9C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20D9E3B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30E68E0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7929EB8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EDFE736" w14:textId="4D674EA4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8-портовый коммутатор Ethernet</w:t>
            </w:r>
          </w:p>
        </w:tc>
        <w:tc>
          <w:tcPr>
            <w:tcW w:w="3439" w:type="dxa"/>
            <w:vAlign w:val="center"/>
          </w:tcPr>
          <w:p w14:paraId="7EB5F1E2" w14:textId="0F40CE6F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LPA-EVA-CC</w:t>
            </w:r>
          </w:p>
        </w:tc>
        <w:tc>
          <w:tcPr>
            <w:tcW w:w="1986" w:type="dxa"/>
            <w:vAlign w:val="center"/>
          </w:tcPr>
          <w:p w14:paraId="250D6131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D565278" w14:textId="443C3E88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43A68BE0" w14:textId="5637C8D0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750F8BF" w14:textId="351FB27F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863B891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4AC4BD9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5F2D504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7E2DC30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525E1C5" w14:textId="1C0F914C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8 зонный усилитель системы оповещения</w:t>
            </w:r>
          </w:p>
        </w:tc>
        <w:tc>
          <w:tcPr>
            <w:tcW w:w="3439" w:type="dxa"/>
            <w:vAlign w:val="center"/>
          </w:tcPr>
          <w:p w14:paraId="49533595" w14:textId="1C45DE50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LPA-EVA-8500</w:t>
            </w:r>
          </w:p>
        </w:tc>
        <w:tc>
          <w:tcPr>
            <w:tcW w:w="1986" w:type="dxa"/>
            <w:vAlign w:val="center"/>
          </w:tcPr>
          <w:p w14:paraId="183B6814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A147DAA" w14:textId="3F6E6466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3F25B7A7" w14:textId="090E85E2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50353CB" w14:textId="54B5EA45" w:rsidR="00963B86" w:rsidRPr="00A8656C" w:rsidRDefault="00A8656C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BB24939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1AFC535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1937E9B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86CAAD2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BE238FF" w14:textId="0BCD0829" w:rsidR="00963B86" w:rsidRPr="00A8656C" w:rsidRDefault="00A8656C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1-канальный усилитель мощности </w:t>
            </w:r>
            <w:r w:rsidR="00963B86" w:rsidRPr="00A8656C">
              <w:rPr>
                <w:rFonts w:ascii="ISOCPEUR" w:hAnsi="ISOCPEUR"/>
                <w:sz w:val="28"/>
                <w:szCs w:val="28"/>
              </w:rPr>
              <w:t>120 Вт</w:t>
            </w:r>
          </w:p>
        </w:tc>
        <w:tc>
          <w:tcPr>
            <w:tcW w:w="3439" w:type="dxa"/>
            <w:vAlign w:val="center"/>
          </w:tcPr>
          <w:p w14:paraId="20B14809" w14:textId="3AB3D282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LPA-EVA-120</w:t>
            </w:r>
          </w:p>
        </w:tc>
        <w:tc>
          <w:tcPr>
            <w:tcW w:w="1986" w:type="dxa"/>
            <w:vAlign w:val="center"/>
          </w:tcPr>
          <w:p w14:paraId="4C2539FD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B2E8C01" w14:textId="4BC1C474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53BDEE2F" w14:textId="639A784B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8676986" w14:textId="3805D380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2481B75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3525947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46B139E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10DBAB2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6BFEE64" w14:textId="528FB1D0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Блок основного и резервного питания системы</w:t>
            </w:r>
          </w:p>
        </w:tc>
        <w:tc>
          <w:tcPr>
            <w:tcW w:w="3439" w:type="dxa"/>
            <w:vAlign w:val="center"/>
          </w:tcPr>
          <w:p w14:paraId="1C296738" w14:textId="6DA54A02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LPA-EVA-BC</w:t>
            </w:r>
          </w:p>
        </w:tc>
        <w:tc>
          <w:tcPr>
            <w:tcW w:w="1986" w:type="dxa"/>
            <w:vAlign w:val="center"/>
          </w:tcPr>
          <w:p w14:paraId="7B69909A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BDD6C2B" w14:textId="79151992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188B69CB" w14:textId="3982F724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7663EC1" w14:textId="7D05CB18" w:rsidR="00963B86" w:rsidRPr="00A8656C" w:rsidRDefault="00A8656C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88239D1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6F1009B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07721E6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807864D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3B7E59A" w14:textId="4705801D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Шкаф сетевой 19’’ </w:t>
            </w:r>
          </w:p>
        </w:tc>
        <w:tc>
          <w:tcPr>
            <w:tcW w:w="3439" w:type="dxa"/>
            <w:vAlign w:val="center"/>
          </w:tcPr>
          <w:p w14:paraId="70F03689" w14:textId="146C6919" w:rsidR="00963B86" w:rsidRPr="00A8656C" w:rsidRDefault="00A8656C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LN05-24</w:t>
            </w:r>
            <w:r w:rsidR="00963B86" w:rsidRPr="00A8656C">
              <w:rPr>
                <w:rFonts w:ascii="ISOCPEUR" w:hAnsi="ISOCPEUR"/>
                <w:sz w:val="28"/>
                <w:szCs w:val="28"/>
              </w:rPr>
              <w:t xml:space="preserve">U88-GM </w:t>
            </w:r>
          </w:p>
        </w:tc>
        <w:tc>
          <w:tcPr>
            <w:tcW w:w="1986" w:type="dxa"/>
            <w:vAlign w:val="center"/>
          </w:tcPr>
          <w:p w14:paraId="4A690DB2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B3F3D1B" w14:textId="4EEE71B0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04180DAD" w14:textId="2C8C426F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9D169A9" w14:textId="1BDD5978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1CF3AA1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6092234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511617E0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00606E7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2439473" w14:textId="15BE0C77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Панель-заглушка 1U</w:t>
            </w:r>
          </w:p>
        </w:tc>
        <w:tc>
          <w:tcPr>
            <w:tcW w:w="3439" w:type="dxa"/>
            <w:vAlign w:val="center"/>
          </w:tcPr>
          <w:p w14:paraId="35A2D306" w14:textId="36F0E9BA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LPA-BP1</w:t>
            </w:r>
          </w:p>
        </w:tc>
        <w:tc>
          <w:tcPr>
            <w:tcW w:w="1986" w:type="dxa"/>
            <w:vAlign w:val="center"/>
          </w:tcPr>
          <w:p w14:paraId="42865F73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808A98D" w14:textId="53435CC3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3F5D59D8" w14:textId="5A4A76A9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B4C8237" w14:textId="75B718B8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12C7483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17E9B3B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111EB19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79EC65D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12CBD66" w14:textId="0C3C3732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Панель-заглушка 2U</w:t>
            </w:r>
          </w:p>
        </w:tc>
        <w:tc>
          <w:tcPr>
            <w:tcW w:w="3439" w:type="dxa"/>
            <w:vAlign w:val="center"/>
          </w:tcPr>
          <w:p w14:paraId="2C6A9CD7" w14:textId="7D1E1F73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LPA-BP2</w:t>
            </w:r>
          </w:p>
        </w:tc>
        <w:tc>
          <w:tcPr>
            <w:tcW w:w="1986" w:type="dxa"/>
            <w:vAlign w:val="center"/>
          </w:tcPr>
          <w:p w14:paraId="110FB316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255FCD7" w14:textId="07A97804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57D19BE2" w14:textId="0B6DE109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1F561225" w14:textId="5B78833D" w:rsidR="00963B86" w:rsidRPr="00A8656C" w:rsidRDefault="00A8656C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14:paraId="4402D9ED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C6F33B0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298F977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18EDE37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0EFDC51" w14:textId="7E657F6C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439" w:type="dxa"/>
            <w:vAlign w:val="center"/>
          </w:tcPr>
          <w:p w14:paraId="4CE3DE53" w14:textId="16D659B5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PH22-8D1-P</w:t>
            </w:r>
          </w:p>
        </w:tc>
        <w:tc>
          <w:tcPr>
            <w:tcW w:w="1986" w:type="dxa"/>
            <w:vAlign w:val="center"/>
          </w:tcPr>
          <w:p w14:paraId="5CD4FA41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191833A" w14:textId="383C37D1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76642C52" w14:textId="79361634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C05477D" w14:textId="2AFEBB75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7194706E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6AA2D0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57F59AEA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4B2126A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E7914BF" w14:textId="096A4702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A8656C">
              <w:rPr>
                <w:rFonts w:ascii="ISOCPEUR" w:hAnsi="ISOCPEUR"/>
                <w:sz w:val="28"/>
                <w:szCs w:val="28"/>
              </w:rPr>
              <w:t>Вентиляторная</w:t>
            </w:r>
            <w:proofErr w:type="spellEnd"/>
            <w:r w:rsidRPr="00A8656C">
              <w:rPr>
                <w:rFonts w:ascii="ISOCPEUR" w:hAnsi="ISOCPEUR"/>
                <w:sz w:val="28"/>
                <w:szCs w:val="28"/>
              </w:rPr>
              <w:t xml:space="preserve"> панель с выключателем и термостатом</w:t>
            </w:r>
          </w:p>
        </w:tc>
        <w:tc>
          <w:tcPr>
            <w:tcW w:w="3439" w:type="dxa"/>
            <w:vAlign w:val="center"/>
          </w:tcPr>
          <w:p w14:paraId="461DAB9E" w14:textId="4D32C07D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FM05-22M</w:t>
            </w:r>
          </w:p>
        </w:tc>
        <w:tc>
          <w:tcPr>
            <w:tcW w:w="1986" w:type="dxa"/>
            <w:vAlign w:val="center"/>
          </w:tcPr>
          <w:p w14:paraId="7B4DAA21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D84BD1B" w14:textId="2F0F4E0F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18579E3C" w14:textId="79325655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45E2D26" w14:textId="1B27069F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BF70456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E6E490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1A2BA74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444F461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45FD9E5" w14:textId="4335D276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Усиленная стационарная полка глубиной 600 мм</w:t>
            </w:r>
          </w:p>
        </w:tc>
        <w:tc>
          <w:tcPr>
            <w:tcW w:w="3439" w:type="dxa"/>
            <w:vAlign w:val="center"/>
          </w:tcPr>
          <w:p w14:paraId="4C3709EC" w14:textId="02D7C466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FS05-600MP</w:t>
            </w:r>
          </w:p>
        </w:tc>
        <w:tc>
          <w:tcPr>
            <w:tcW w:w="1986" w:type="dxa"/>
            <w:vAlign w:val="center"/>
          </w:tcPr>
          <w:p w14:paraId="76847381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25014B9" w14:textId="2A963421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6537D698" w14:textId="5F5A9CDF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A3079CF" w14:textId="32410169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0BDC5F4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B5FED9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25B4996F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7BD49AE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3C0477D" w14:textId="02DFF04A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Ролики с тормозом</w:t>
            </w:r>
          </w:p>
        </w:tc>
        <w:tc>
          <w:tcPr>
            <w:tcW w:w="3439" w:type="dxa"/>
            <w:vAlign w:val="center"/>
          </w:tcPr>
          <w:p w14:paraId="128377DB" w14:textId="641203DF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ITK-HP-25</w:t>
            </w:r>
          </w:p>
        </w:tc>
        <w:tc>
          <w:tcPr>
            <w:tcW w:w="1986" w:type="dxa"/>
            <w:vAlign w:val="center"/>
          </w:tcPr>
          <w:p w14:paraId="5899C02F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D6EAAAF" w14:textId="222B7CAC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3996CCB9" w14:textId="795AAA39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938A42E" w14:textId="26414172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3CFF63C9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CA3DF27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6C3ECC99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C6F0EFE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B9EEDAE" w14:textId="30788C41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Регулируемая опора</w:t>
            </w:r>
          </w:p>
        </w:tc>
        <w:tc>
          <w:tcPr>
            <w:tcW w:w="3439" w:type="dxa"/>
            <w:vAlign w:val="center"/>
          </w:tcPr>
          <w:p w14:paraId="4B110A05" w14:textId="1BA96B4A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LF-80</w:t>
            </w:r>
          </w:p>
        </w:tc>
        <w:tc>
          <w:tcPr>
            <w:tcW w:w="1986" w:type="dxa"/>
            <w:vAlign w:val="center"/>
          </w:tcPr>
          <w:p w14:paraId="67BA4B8A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0F0D249" w14:textId="4D85A8E9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61C01C99" w14:textId="1BADC0DF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21610F2" w14:textId="73CCF6C3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4394D4F4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FBA6198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6BBD7F5A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03BF541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73C9933" w14:textId="1923892F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439" w:type="dxa"/>
            <w:vAlign w:val="center"/>
          </w:tcPr>
          <w:p w14:paraId="4ACE2A85" w14:textId="03528ABF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ITK-HP-28</w:t>
            </w:r>
          </w:p>
        </w:tc>
        <w:tc>
          <w:tcPr>
            <w:tcW w:w="1986" w:type="dxa"/>
            <w:vAlign w:val="center"/>
          </w:tcPr>
          <w:p w14:paraId="624206DB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A0DF7E5" w14:textId="10A17D7C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137" w:type="dxa"/>
            <w:vAlign w:val="center"/>
          </w:tcPr>
          <w:p w14:paraId="24EBDB18" w14:textId="1E57A517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0740E577" w14:textId="36162549" w:rsidR="00963B86" w:rsidRPr="00A8656C" w:rsidRDefault="00A8656C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14:paraId="5FAFAD1E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1913C26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28FCD40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FCBA225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218486D" w14:textId="7982AB87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 xml:space="preserve">Аккумуляторная батарея 150 </w:t>
            </w:r>
            <w:proofErr w:type="spellStart"/>
            <w:r w:rsidRPr="00A8656C">
              <w:rPr>
                <w:rFonts w:ascii="ISOCPEUR" w:hAnsi="ISOCPEUR"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9" w:type="dxa"/>
            <w:vAlign w:val="center"/>
          </w:tcPr>
          <w:p w14:paraId="189F2F0E" w14:textId="24FB5DFE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DTM 12150 L</w:t>
            </w:r>
          </w:p>
        </w:tc>
        <w:tc>
          <w:tcPr>
            <w:tcW w:w="1986" w:type="dxa"/>
            <w:vAlign w:val="center"/>
          </w:tcPr>
          <w:p w14:paraId="2DDCDB11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CCCF0BF" w14:textId="5A51AE2A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«DELTA»</w:t>
            </w:r>
          </w:p>
        </w:tc>
        <w:tc>
          <w:tcPr>
            <w:tcW w:w="1137" w:type="dxa"/>
            <w:vAlign w:val="center"/>
          </w:tcPr>
          <w:p w14:paraId="2D3C937F" w14:textId="0A9379BF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07F34D40" w14:textId="74756043" w:rsidR="00963B86" w:rsidRPr="00A8656C" w:rsidRDefault="00A8656C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1BE74920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ECFEE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31248E3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65F6CD6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5DF021F" w14:textId="77777777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27611177" w14:textId="77777777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1E7D088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537C421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76BEDD9" w14:textId="77777777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529058BA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6A8A892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F57AA15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75FE673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A432FF3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E937BD4" w14:textId="77777777" w:rsidR="00963B86" w:rsidRPr="00A8656C" w:rsidRDefault="00963B86" w:rsidP="00963B8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8656C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439" w:type="dxa"/>
            <w:vAlign w:val="center"/>
          </w:tcPr>
          <w:p w14:paraId="7B026C46" w14:textId="77777777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2700A7CD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F322C60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2DD54F7" w14:textId="77777777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20114566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1A02056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7056B9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22378BB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BCA6227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E243C6C" w14:textId="77777777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2F2ED54D" w14:textId="77777777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32B9AB30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7E91D77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51C2D94" w14:textId="77777777" w:rsidR="00963B86" w:rsidRPr="00A8656C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50D6E52" w14:textId="77777777" w:rsidR="00963B86" w:rsidRPr="00A8656C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F4DF450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CA28791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574A3A5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7F87EC4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3240C62" w14:textId="77777777" w:rsidR="00963B86" w:rsidRPr="00A8656C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Удаленная микрофонная консоль на 8 зон</w:t>
            </w:r>
          </w:p>
        </w:tc>
        <w:tc>
          <w:tcPr>
            <w:tcW w:w="3439" w:type="dxa"/>
            <w:vAlign w:val="center"/>
          </w:tcPr>
          <w:p w14:paraId="38FBC3A6" w14:textId="77777777" w:rsidR="00963B86" w:rsidRPr="00A8656C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LPA-EVA-RM</w:t>
            </w:r>
          </w:p>
        </w:tc>
        <w:tc>
          <w:tcPr>
            <w:tcW w:w="1986" w:type="dxa"/>
            <w:vAlign w:val="center"/>
          </w:tcPr>
          <w:p w14:paraId="2D8D8C0D" w14:textId="77777777" w:rsidR="00963B86" w:rsidRPr="00A8656C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A4292E9" w14:textId="77777777" w:rsidR="00963B86" w:rsidRPr="00A8656C" w:rsidRDefault="00963B86" w:rsidP="00963B8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137" w:type="dxa"/>
            <w:vAlign w:val="center"/>
          </w:tcPr>
          <w:p w14:paraId="570AB35C" w14:textId="77777777" w:rsidR="00963B86" w:rsidRPr="00A8656C" w:rsidRDefault="00963B86" w:rsidP="00963B8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508FAB89" w14:textId="6CCF2692" w:rsidR="00963B86" w:rsidRPr="00A8656C" w:rsidRDefault="00963B86" w:rsidP="00963B8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14:paraId="32B47BD0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0FEBA9F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421899A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C70C9AB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DF597C2" w14:textId="77777777" w:rsidR="00963B86" w:rsidRPr="00215B00" w:rsidRDefault="00963B86" w:rsidP="00963B86">
            <w:pPr>
              <w:keepLines/>
              <w:ind w:left="17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439" w:type="dxa"/>
            <w:vAlign w:val="center"/>
          </w:tcPr>
          <w:p w14:paraId="01CBEA3C" w14:textId="77777777" w:rsidR="00963B86" w:rsidRPr="00215B00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986" w:type="dxa"/>
            <w:vAlign w:val="center"/>
          </w:tcPr>
          <w:p w14:paraId="06E5C3E9" w14:textId="77777777" w:rsidR="00963B86" w:rsidRPr="00215B00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37997965" w14:textId="77777777" w:rsidR="00963B86" w:rsidRPr="00215B00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15D2E78F" w14:textId="77777777" w:rsidR="00963B86" w:rsidRPr="00215B00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70A1544" w14:textId="77777777" w:rsidR="00963B86" w:rsidRPr="00215B00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8DEB403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52AC968E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215D1FD0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4CB943A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10258E0" w14:textId="77777777" w:rsidR="00963B86" w:rsidRPr="00215B00" w:rsidRDefault="00963B86" w:rsidP="00963B8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215B00">
              <w:rPr>
                <w:rFonts w:ascii="ISOCPEUR" w:hAnsi="ISOCPEUR"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9" w:type="dxa"/>
            <w:vAlign w:val="center"/>
          </w:tcPr>
          <w:p w14:paraId="6218611D" w14:textId="77777777" w:rsidR="00963B86" w:rsidRPr="00215B00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5C528A46" w14:textId="77777777" w:rsidR="00963B86" w:rsidRPr="00215B00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58F791E" w14:textId="77777777" w:rsidR="00963B86" w:rsidRPr="00215B00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4C265DFF" w14:textId="77777777" w:rsidR="00963B86" w:rsidRPr="00215B00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76F0E144" w14:textId="77777777" w:rsidR="00963B86" w:rsidRPr="00215B00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1FEE18C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A1F6470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522AB89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C9A439C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520715F" w14:textId="77777777" w:rsidR="00963B86" w:rsidRPr="00215B00" w:rsidRDefault="00963B86" w:rsidP="00963B8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14:paraId="18A9F7BF" w14:textId="77777777" w:rsidR="00963B86" w:rsidRPr="00215B00" w:rsidRDefault="00963B86" w:rsidP="00963B8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4B9210A2" w14:textId="77777777" w:rsidR="00963B86" w:rsidRPr="00215B00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D95042C" w14:textId="77777777" w:rsidR="00963B86" w:rsidRPr="00215B00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18CDE65A" w14:textId="77777777" w:rsidR="00963B86" w:rsidRPr="00215B00" w:rsidRDefault="00963B86" w:rsidP="00963B8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14:paraId="2E0AC06C" w14:textId="77777777" w:rsidR="00963B86" w:rsidRPr="00215B00" w:rsidRDefault="00963B86" w:rsidP="00963B8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D84ABC6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5BEC225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963B86" w:rsidRPr="004E7801" w14:paraId="496AD033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4BF9618F" w14:textId="77777777" w:rsidR="00963B86" w:rsidRPr="004E7801" w:rsidRDefault="00963B86" w:rsidP="00963B8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392094D3" w14:textId="77777777" w:rsidR="00963B86" w:rsidRPr="00215B00" w:rsidRDefault="00963B86" w:rsidP="00963B86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14:paraId="31FA2F61" w14:textId="77777777" w:rsidR="00963B86" w:rsidRPr="00215B00" w:rsidRDefault="00963B86" w:rsidP="00963B8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</w:p>
        </w:tc>
        <w:tc>
          <w:tcPr>
            <w:tcW w:w="1986" w:type="dxa"/>
            <w:vAlign w:val="center"/>
          </w:tcPr>
          <w:p w14:paraId="65F87613" w14:textId="77777777" w:rsidR="00963B86" w:rsidRPr="00215B00" w:rsidRDefault="00963B86" w:rsidP="00963B8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7D6AEF1" w14:textId="77777777" w:rsidR="00963B86" w:rsidRPr="00215B00" w:rsidRDefault="00963B86" w:rsidP="00963B8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215B00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2020694" w14:textId="77777777" w:rsidR="00963B86" w:rsidRPr="00215B00" w:rsidRDefault="00963B86" w:rsidP="00963B8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2C329FE" w14:textId="5E610E21" w:rsidR="00963B86" w:rsidRPr="00847B6E" w:rsidRDefault="00963B86" w:rsidP="00847B6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  <w:r w:rsidR="00433CBF">
              <w:rPr>
                <w:rFonts w:ascii="ISOCPEUR" w:hAnsi="ISOCPEUR"/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14:paraId="042EC108" w14:textId="77777777" w:rsidR="00963B86" w:rsidRPr="004E7801" w:rsidRDefault="00963B86" w:rsidP="00963B8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0AFF586" w14:textId="77777777" w:rsidR="00963B86" w:rsidRPr="004E7801" w:rsidRDefault="00963B86" w:rsidP="00963B8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504D7A95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3669BC32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165A667" w14:textId="620779C2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14:paraId="03AD87E7" w14:textId="46874F47" w:rsidR="00433CBF" w:rsidRPr="00433CBF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  <w:r>
              <w:rPr>
                <w:rFonts w:ascii="ISOCPEUR" w:hAnsi="ISOCPEUR"/>
                <w:sz w:val="28"/>
                <w:szCs w:val="28"/>
              </w:rPr>
              <w:t xml:space="preserve"> черный</w:t>
            </w:r>
          </w:p>
        </w:tc>
        <w:tc>
          <w:tcPr>
            <w:tcW w:w="1986" w:type="dxa"/>
            <w:vAlign w:val="center"/>
          </w:tcPr>
          <w:p w14:paraId="33434B29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37A73E1C" w14:textId="7671C7E1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215B00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6068653" w14:textId="060DEFD6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35BE2EF" w14:textId="44A93BCA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14:paraId="571DE149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0588E07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13B65DB0" w14:textId="77777777" w:rsidTr="0013358C">
        <w:trPr>
          <w:trHeight w:val="454"/>
        </w:trPr>
        <w:tc>
          <w:tcPr>
            <w:tcW w:w="1105" w:type="dxa"/>
            <w:vAlign w:val="center"/>
          </w:tcPr>
          <w:p w14:paraId="4370B9F5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69AB369" w14:textId="77777777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14:paraId="07E1A0F5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LPA-</w:t>
            </w:r>
            <w:r w:rsidRPr="00215B00">
              <w:rPr>
                <w:rFonts w:ascii="ISOCPEUR" w:hAnsi="ISOCPEUR"/>
                <w:sz w:val="28"/>
                <w:szCs w:val="28"/>
              </w:rPr>
              <w:t>10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W</w:t>
            </w:r>
          </w:p>
        </w:tc>
        <w:tc>
          <w:tcPr>
            <w:tcW w:w="1986" w:type="dxa"/>
            <w:vAlign w:val="center"/>
          </w:tcPr>
          <w:p w14:paraId="75E89A5D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776C6EF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215B00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22BAC76C" w14:textId="77777777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28132CD" w14:textId="5FA5C5D1" w:rsidR="00433CBF" w:rsidRPr="00847B6E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1</w:t>
            </w:r>
            <w:r>
              <w:rPr>
                <w:rFonts w:ascii="ISOCPEUR" w:hAnsi="ISOCPEUR"/>
                <w:sz w:val="28"/>
                <w:szCs w:val="28"/>
              </w:rPr>
              <w:t>91</w:t>
            </w:r>
          </w:p>
        </w:tc>
        <w:tc>
          <w:tcPr>
            <w:tcW w:w="1418" w:type="dxa"/>
            <w:vAlign w:val="center"/>
          </w:tcPr>
          <w:p w14:paraId="6186E7FE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F7EEF7E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31EF4325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339FF39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30108BF" w14:textId="77777777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Широкополосный потолочный громкоговоритель</w:t>
            </w:r>
          </w:p>
        </w:tc>
        <w:tc>
          <w:tcPr>
            <w:tcW w:w="3439" w:type="dxa"/>
            <w:vAlign w:val="center"/>
          </w:tcPr>
          <w:p w14:paraId="79B95575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LPA-6C</w:t>
            </w:r>
          </w:p>
        </w:tc>
        <w:tc>
          <w:tcPr>
            <w:tcW w:w="1986" w:type="dxa"/>
            <w:vAlign w:val="center"/>
          </w:tcPr>
          <w:p w14:paraId="5610740C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5040C4A7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215B00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5FC521C5" w14:textId="77777777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8AD5A02" w14:textId="16A38C32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1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1D62D798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3F5A607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4B89CFD1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32D1D3E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4C77A09" w14:textId="77777777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Громкоговоритель рупорный</w:t>
            </w:r>
          </w:p>
        </w:tc>
        <w:tc>
          <w:tcPr>
            <w:tcW w:w="3439" w:type="dxa"/>
            <w:vAlign w:val="center"/>
          </w:tcPr>
          <w:p w14:paraId="23A1930D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LPA-10H</w:t>
            </w:r>
          </w:p>
        </w:tc>
        <w:tc>
          <w:tcPr>
            <w:tcW w:w="1986" w:type="dxa"/>
            <w:vAlign w:val="center"/>
          </w:tcPr>
          <w:p w14:paraId="089313CC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0D6B23D2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215B00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6249F74B" w14:textId="77777777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AA0E770" w14:textId="60226D81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98</w:t>
            </w:r>
          </w:p>
        </w:tc>
        <w:tc>
          <w:tcPr>
            <w:tcW w:w="1418" w:type="dxa"/>
            <w:vAlign w:val="center"/>
          </w:tcPr>
          <w:p w14:paraId="19DBA2CF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A01A0FD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0329B2BA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1DB61E9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847C6F7" w14:textId="77777777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54A8C8B9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6A294DA0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D93ECF5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EF65A2E" w14:textId="77777777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0BEE7520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560FFB01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E1D3FE9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4436370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71BA3E51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0F5A4D7" w14:textId="057D3278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>Резисторы</w:t>
            </w:r>
          </w:p>
        </w:tc>
        <w:tc>
          <w:tcPr>
            <w:tcW w:w="3439" w:type="dxa"/>
            <w:vAlign w:val="center"/>
          </w:tcPr>
          <w:p w14:paraId="3AC17671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2AE99895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5E8F4333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3911E8C6" w14:textId="77777777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7F1BC752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7BA9B5C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CE6FAF3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58856BA2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EE935F2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3C7662D" w14:textId="77777777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3A77722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1A922254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733BB539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4A43B33" w14:textId="77777777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3B7FF828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75FEE33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641E1EE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7D529AE3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17F0F94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52855F8E" w14:textId="38F8D7B0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FE6CE7">
              <w:rPr>
                <w:rFonts w:ascii="ISOCPEUR" w:hAnsi="ISOCPEUR"/>
                <w:sz w:val="28"/>
                <w:szCs w:val="28"/>
              </w:rPr>
              <w:t xml:space="preserve">Резистор </w:t>
            </w:r>
            <w:proofErr w:type="spellStart"/>
            <w:r w:rsidRPr="00FE6CE7">
              <w:rPr>
                <w:rFonts w:ascii="ISOCPEUR" w:hAnsi="ISOCPEUR"/>
                <w:sz w:val="28"/>
                <w:szCs w:val="28"/>
              </w:rPr>
              <w:t>металлооксидный</w:t>
            </w:r>
            <w:proofErr w:type="spellEnd"/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FE6CE7">
              <w:rPr>
                <w:rFonts w:ascii="ISOCPEUR" w:hAnsi="ISOCPEUR"/>
                <w:sz w:val="28"/>
                <w:szCs w:val="28"/>
              </w:rPr>
              <w:t>2 Вт, 10 кОм, 5%,</w:t>
            </w:r>
          </w:p>
        </w:tc>
        <w:tc>
          <w:tcPr>
            <w:tcW w:w="3439" w:type="dxa"/>
            <w:vAlign w:val="center"/>
          </w:tcPr>
          <w:p w14:paraId="61AFACAA" w14:textId="7864CC95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FE6CE7">
              <w:rPr>
                <w:rFonts w:ascii="ISOCPEUR" w:hAnsi="ISOCPEUR"/>
                <w:sz w:val="28"/>
                <w:szCs w:val="28"/>
                <w:lang w:val="en-US"/>
              </w:rPr>
              <w:t>MO-200 (С2-23)</w:t>
            </w:r>
          </w:p>
        </w:tc>
        <w:tc>
          <w:tcPr>
            <w:tcW w:w="1986" w:type="dxa"/>
            <w:vAlign w:val="center"/>
          </w:tcPr>
          <w:p w14:paraId="2B7FED0C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65B59F6D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03B2100A" w14:textId="1C6066EC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11DF146" w14:textId="4A1A2CF4" w:rsidR="00433CBF" w:rsidRPr="00FE6CE7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36</w:t>
            </w:r>
          </w:p>
        </w:tc>
        <w:tc>
          <w:tcPr>
            <w:tcW w:w="1418" w:type="dxa"/>
            <w:vAlign w:val="center"/>
          </w:tcPr>
          <w:p w14:paraId="54BDF99F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71E37E2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4E7801" w14:paraId="7B1C30CF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8A7FFA6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007659C" w14:textId="77777777" w:rsidR="00433CBF" w:rsidRPr="004E7801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76D1F77F" w14:textId="77777777" w:rsidR="00433CBF" w:rsidRPr="004E7801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14:paraId="7010BD91" w14:textId="77777777" w:rsidR="00433CBF" w:rsidRPr="004E7801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D455C63" w14:textId="77777777" w:rsidR="00433CBF" w:rsidRPr="004E7801" w:rsidRDefault="00433CBF" w:rsidP="00433CBF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8F60D6A" w14:textId="77777777" w:rsidR="00433CBF" w:rsidRPr="004E7801" w:rsidRDefault="00433CBF" w:rsidP="00433CBF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126D9857" w14:textId="77777777" w:rsidR="00433CBF" w:rsidRPr="004E7801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17A0CC3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484F70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E122A7" w14:paraId="049D776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3896D17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A2AB072" w14:textId="77777777" w:rsidR="00433CBF" w:rsidRPr="00A811EA" w:rsidRDefault="00433CBF" w:rsidP="00433CBF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Огнестойкая кабельная линия </w:t>
            </w:r>
            <w:proofErr w:type="spellStart"/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Parline</w:t>
            </w:r>
            <w:proofErr w:type="spellEnd"/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>+</w:t>
            </w:r>
            <w:proofErr w:type="spellStart"/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Ecoplast</w:t>
            </w:r>
            <w:proofErr w:type="spellEnd"/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14:paraId="62BFDBE1" w14:textId="77777777" w:rsidR="00433CBF" w:rsidRPr="00E122A7" w:rsidRDefault="00433CBF" w:rsidP="00433CBF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7563381A" w14:textId="77777777" w:rsidR="00433CBF" w:rsidRPr="00E122A7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A6C36D3" w14:textId="77777777" w:rsidR="00433CBF" w:rsidRPr="004E7801" w:rsidRDefault="00433CBF" w:rsidP="00433CBF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48046BF" w14:textId="77777777" w:rsidR="00433CBF" w:rsidRPr="00E122A7" w:rsidRDefault="00433CBF" w:rsidP="00433CBF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826DE3B" w14:textId="77777777" w:rsidR="00433CBF" w:rsidRPr="00E122A7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6287D43" w14:textId="77777777" w:rsidR="00433CBF" w:rsidRPr="00E122A7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A5A4888" w14:textId="77777777" w:rsidR="00433CBF" w:rsidRPr="00E122A7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E122A7" w14:paraId="4DC2535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7FA76C6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EAB40ED" w14:textId="77777777" w:rsidR="00433CBF" w:rsidRPr="004E7801" w:rsidRDefault="00433CBF" w:rsidP="00433CB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1AE6AA61" w14:textId="77777777" w:rsidR="00433CBF" w:rsidRPr="00E122A7" w:rsidRDefault="00433CBF" w:rsidP="00433CBF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E22FC65" w14:textId="77777777" w:rsidR="00433CBF" w:rsidRPr="00E122A7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F396829" w14:textId="77777777" w:rsidR="00433CBF" w:rsidRPr="004E7801" w:rsidRDefault="00433CBF" w:rsidP="00433CBF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185DD2F3" w14:textId="77777777" w:rsidR="00433CBF" w:rsidRPr="00E122A7" w:rsidRDefault="00433CBF" w:rsidP="00433CBF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27276E3" w14:textId="77777777" w:rsidR="00433CBF" w:rsidRPr="00E122A7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C47CEA9" w14:textId="77777777" w:rsidR="00433CBF" w:rsidRPr="00E122A7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9D00E53" w14:textId="77777777" w:rsidR="00433CBF" w:rsidRPr="00E122A7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48A7487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809BE72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8DBE12D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215B00">
              <w:rPr>
                <w:rFonts w:ascii="ISOCPEUR" w:hAnsi="ISOCPEUR"/>
                <w:sz w:val="28"/>
                <w:szCs w:val="28"/>
              </w:rPr>
              <w:t>Безгалоненный</w:t>
            </w:r>
            <w:proofErr w:type="spellEnd"/>
            <w:r w:rsidRPr="00215B00">
              <w:rPr>
                <w:rFonts w:ascii="ISOCPEUR" w:hAnsi="ISOCPEUR"/>
                <w:sz w:val="28"/>
                <w:szCs w:val="28"/>
              </w:rPr>
              <w:t xml:space="preserve"> огнестойкий кабель</w:t>
            </w:r>
          </w:p>
        </w:tc>
        <w:tc>
          <w:tcPr>
            <w:tcW w:w="3439" w:type="dxa"/>
            <w:vAlign w:val="center"/>
          </w:tcPr>
          <w:p w14:paraId="465A32F2" w14:textId="732ED1D5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 w:rsidRPr="00215B00">
              <w:rPr>
                <w:rFonts w:ascii="ISOCPEUR" w:hAnsi="ISOCPEUR"/>
                <w:sz w:val="28"/>
                <w:szCs w:val="28"/>
              </w:rPr>
              <w:t>КСРПнг</w:t>
            </w:r>
            <w:proofErr w:type="spellEnd"/>
            <w:r w:rsidRPr="00215B00">
              <w:rPr>
                <w:rFonts w:ascii="ISOCPEUR" w:hAnsi="ISOCPEUR"/>
                <w:sz w:val="28"/>
                <w:szCs w:val="28"/>
              </w:rPr>
              <w:t>(А)-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FRHF 1x2x1,38</w:t>
            </w:r>
          </w:p>
        </w:tc>
        <w:tc>
          <w:tcPr>
            <w:tcW w:w="1986" w:type="dxa"/>
            <w:vAlign w:val="center"/>
          </w:tcPr>
          <w:p w14:paraId="0D613F37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66C2D787" w14:textId="77777777" w:rsidR="00433CBF" w:rsidRPr="00215B00" w:rsidRDefault="00433CBF" w:rsidP="00433CBF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«ПАРИТЕТ»</w:t>
            </w:r>
          </w:p>
        </w:tc>
        <w:tc>
          <w:tcPr>
            <w:tcW w:w="1137" w:type="dxa"/>
            <w:vAlign w:val="center"/>
          </w:tcPr>
          <w:p w14:paraId="5BD338DF" w14:textId="2347C7DF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5139B341" w14:textId="7F9EC596" w:rsidR="00433CBF" w:rsidRPr="00215B00" w:rsidRDefault="00433CBF" w:rsidP="00F24C88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1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4</w:t>
            </w:r>
            <w:r w:rsidR="00F24C88">
              <w:rPr>
                <w:rFonts w:ascii="ISOCPEUR" w:hAnsi="ISOCPEUR"/>
                <w:sz w:val="28"/>
                <w:szCs w:val="28"/>
              </w:rPr>
              <w:t>32</w:t>
            </w:r>
          </w:p>
        </w:tc>
        <w:tc>
          <w:tcPr>
            <w:tcW w:w="1418" w:type="dxa"/>
            <w:vAlign w:val="center"/>
          </w:tcPr>
          <w:p w14:paraId="2D9EA233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39C15359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33CBF" w:rsidRPr="007E0DD9" w14:paraId="3C56C07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C745E3B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74FC572" w14:textId="77777777" w:rsidR="00433CBF" w:rsidRPr="00215B00" w:rsidRDefault="00433CBF" w:rsidP="00433CB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 xml:space="preserve">Огнестойкий кабель </w:t>
            </w:r>
            <w:proofErr w:type="spellStart"/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ParLan</w:t>
            </w:r>
            <w:proofErr w:type="spellEnd"/>
            <w:r w:rsidRPr="00215B00"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Cat</w:t>
            </w:r>
            <w:r w:rsidRPr="00215B00">
              <w:rPr>
                <w:rFonts w:ascii="ISOCPEUR" w:hAnsi="ISOCPEUR"/>
                <w:sz w:val="28"/>
                <w:szCs w:val="28"/>
              </w:rPr>
              <w:t>5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  <w:r w:rsidRPr="00215B00"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U</w:t>
            </w:r>
            <w:r w:rsidRPr="00215B00">
              <w:rPr>
                <w:rFonts w:ascii="ISOCPEUR" w:hAnsi="ISOCPEUR"/>
                <w:sz w:val="28"/>
                <w:szCs w:val="28"/>
              </w:rPr>
              <w:t>/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UTP</w:t>
            </w:r>
          </w:p>
        </w:tc>
        <w:tc>
          <w:tcPr>
            <w:tcW w:w="3439" w:type="dxa"/>
            <w:vAlign w:val="center"/>
          </w:tcPr>
          <w:p w14:paraId="1A5648E2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ZH</w:t>
            </w:r>
            <w:r w:rsidRPr="00215B00">
              <w:rPr>
                <w:rFonts w:ascii="ISOCPEUR" w:hAnsi="ISOCPEUR"/>
                <w:sz w:val="28"/>
                <w:szCs w:val="28"/>
              </w:rPr>
              <w:t xml:space="preserve"> </w:t>
            </w:r>
            <w:proofErr w:type="spellStart"/>
            <w:r w:rsidRPr="00215B00">
              <w:rPr>
                <w:rFonts w:ascii="ISOCPEUR" w:hAnsi="ISOCPEUR"/>
                <w:sz w:val="28"/>
                <w:szCs w:val="28"/>
              </w:rPr>
              <w:t>нг</w:t>
            </w:r>
            <w:proofErr w:type="spellEnd"/>
            <w:r w:rsidRPr="00215B00">
              <w:rPr>
                <w:rFonts w:ascii="ISOCPEUR" w:hAnsi="ISOCPEUR"/>
                <w:sz w:val="28"/>
                <w:szCs w:val="28"/>
              </w:rPr>
              <w:t>(А)-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FRHF</w:t>
            </w:r>
            <w:r w:rsidRPr="00215B00">
              <w:rPr>
                <w:rFonts w:ascii="ISOCPEUR" w:hAnsi="ISOCPEUR"/>
                <w:sz w:val="28"/>
                <w:szCs w:val="28"/>
              </w:rPr>
              <w:t xml:space="preserve"> 4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x</w:t>
            </w:r>
            <w:r w:rsidRPr="00215B00">
              <w:rPr>
                <w:rFonts w:ascii="ISOCPEUR" w:hAnsi="ISOCPEUR"/>
                <w:sz w:val="28"/>
                <w:szCs w:val="28"/>
              </w:rPr>
              <w:t>2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x</w:t>
            </w:r>
            <w:r w:rsidRPr="00215B00">
              <w:rPr>
                <w:rFonts w:ascii="ISOCPEUR" w:hAnsi="ISOCPEUR"/>
                <w:sz w:val="28"/>
                <w:szCs w:val="28"/>
              </w:rPr>
              <w:t>0,52</w:t>
            </w:r>
          </w:p>
        </w:tc>
        <w:tc>
          <w:tcPr>
            <w:tcW w:w="1986" w:type="dxa"/>
            <w:vAlign w:val="center"/>
          </w:tcPr>
          <w:p w14:paraId="7B36CEDB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0AA8FB7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«ПАРИТЕТ»</w:t>
            </w:r>
          </w:p>
        </w:tc>
        <w:tc>
          <w:tcPr>
            <w:tcW w:w="1137" w:type="dxa"/>
            <w:vAlign w:val="center"/>
          </w:tcPr>
          <w:p w14:paraId="2A57FF2D" w14:textId="4BA71D3D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0CE534D3" w14:textId="1FA49A59" w:rsidR="00433CBF" w:rsidRPr="00184C44" w:rsidRDefault="00184C44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center"/>
          </w:tcPr>
          <w:p w14:paraId="5028289A" w14:textId="77777777" w:rsidR="00433CBF" w:rsidRPr="007E0DD9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2FAA8901" w14:textId="77777777" w:rsidR="00433CBF" w:rsidRPr="007E0DD9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BD1DEF" w14:paraId="161CE073" w14:textId="77777777" w:rsidTr="0011154C">
        <w:trPr>
          <w:trHeight w:val="454"/>
        </w:trPr>
        <w:tc>
          <w:tcPr>
            <w:tcW w:w="1105" w:type="dxa"/>
            <w:vAlign w:val="center"/>
          </w:tcPr>
          <w:p w14:paraId="404F6FC3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27F6142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Труба ПНД гибкая гофрированная ∅25</w:t>
            </w:r>
          </w:p>
        </w:tc>
        <w:tc>
          <w:tcPr>
            <w:tcW w:w="3439" w:type="dxa"/>
            <w:vAlign w:val="center"/>
          </w:tcPr>
          <w:p w14:paraId="2BC2FD84" w14:textId="77777777" w:rsidR="00433CBF" w:rsidRPr="00215B00" w:rsidRDefault="00433CBF" w:rsidP="00433CB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20125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HF</w:t>
            </w:r>
          </w:p>
        </w:tc>
        <w:tc>
          <w:tcPr>
            <w:tcW w:w="1986" w:type="dxa"/>
            <w:vAlign w:val="center"/>
          </w:tcPr>
          <w:p w14:paraId="728470F0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DEDAC09" w14:textId="77777777" w:rsidR="00433CBF" w:rsidRPr="00215B00" w:rsidRDefault="00433CBF" w:rsidP="00433CBF">
            <w:pPr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01EDB110" w14:textId="4F6DAE4B" w:rsidR="00433CBF" w:rsidRPr="00215B00" w:rsidRDefault="00433CBF" w:rsidP="00433CBF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16AE537C" w14:textId="167494E2" w:rsidR="00433CBF" w:rsidRPr="00215B00" w:rsidRDefault="00433CBF" w:rsidP="00433CBF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8600</w:t>
            </w:r>
          </w:p>
        </w:tc>
        <w:tc>
          <w:tcPr>
            <w:tcW w:w="1418" w:type="dxa"/>
            <w:vAlign w:val="center"/>
          </w:tcPr>
          <w:p w14:paraId="38C57705" w14:textId="77777777" w:rsidR="00433CBF" w:rsidRPr="00BD1DEF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A73C36D" w14:textId="77777777" w:rsidR="00433CBF" w:rsidRPr="00BD1DEF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4710001C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C632587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2A37673" w14:textId="77777777" w:rsidR="00433CBF" w:rsidRPr="00215B00" w:rsidRDefault="00433CBF" w:rsidP="00433CBF">
            <w:pPr>
              <w:keepLines/>
              <w:ind w:left="294"/>
              <w:jc w:val="both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Труба ПНД жесткая гладкая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  <w:r w:rsidRPr="00215B00">
              <w:rPr>
                <w:rFonts w:ascii="ISOCPEUR" w:hAnsi="ISOCPEUR"/>
                <w:sz w:val="28"/>
                <w:szCs w:val="28"/>
              </w:rPr>
              <w:t>∅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50</w:t>
            </w:r>
          </w:p>
        </w:tc>
        <w:tc>
          <w:tcPr>
            <w:tcW w:w="3439" w:type="dxa"/>
            <w:vAlign w:val="center"/>
          </w:tcPr>
          <w:p w14:paraId="7403DB69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230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50HF</w:t>
            </w:r>
          </w:p>
        </w:tc>
        <w:tc>
          <w:tcPr>
            <w:tcW w:w="1986" w:type="dxa"/>
            <w:vAlign w:val="center"/>
          </w:tcPr>
          <w:p w14:paraId="53054FD7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0DD4DF53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3A881C10" w14:textId="0376FFAD" w:rsidR="00433CBF" w:rsidRPr="00215B00" w:rsidRDefault="00433CBF" w:rsidP="00433CB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12A97266" w14:textId="112A8A6D" w:rsidR="00433CBF" w:rsidRPr="00215B00" w:rsidRDefault="00433CBF" w:rsidP="00433CBF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14:paraId="09966BB4" w14:textId="77777777" w:rsidR="00433CBF" w:rsidRPr="00721B55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66" w:type="dxa"/>
            <w:vAlign w:val="center"/>
          </w:tcPr>
          <w:p w14:paraId="6AAE9827" w14:textId="77777777" w:rsidR="00433CBF" w:rsidRPr="004E7801" w:rsidRDefault="00433CBF" w:rsidP="00433CBF">
            <w:pPr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30CB185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A55358F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1F49441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  <w:u w:val="single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 xml:space="preserve">Кабельный-канал серии 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INSTA</w:t>
            </w:r>
            <w:r w:rsidRPr="00215B00">
              <w:rPr>
                <w:rFonts w:ascii="ISOCPEUR" w:hAnsi="ISOCPEUR"/>
                <w:sz w:val="28"/>
                <w:szCs w:val="28"/>
              </w:rPr>
              <w:t xml:space="preserve"> 100х55</w:t>
            </w:r>
          </w:p>
        </w:tc>
        <w:tc>
          <w:tcPr>
            <w:tcW w:w="3439" w:type="dxa"/>
            <w:vAlign w:val="center"/>
          </w:tcPr>
          <w:p w14:paraId="6EE84B44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7600</w:t>
            </w:r>
            <w:r w:rsidRPr="00215B00">
              <w:rPr>
                <w:rFonts w:ascii="ISOCPEUR" w:hAnsi="ISOCPEUR"/>
                <w:sz w:val="28"/>
                <w:szCs w:val="28"/>
              </w:rPr>
              <w:t>2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-E110</w:t>
            </w:r>
          </w:p>
        </w:tc>
        <w:tc>
          <w:tcPr>
            <w:tcW w:w="1986" w:type="dxa"/>
            <w:vAlign w:val="center"/>
          </w:tcPr>
          <w:p w14:paraId="609C5EBF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69EBA6B7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1067B8D0" w14:textId="1CC4B2BA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14:paraId="7629C07A" w14:textId="16189178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1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3AC9FC03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1D5C3F2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0B4F87D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E0F88C4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4FE6DB8" w14:textId="77777777" w:rsidR="00433CBF" w:rsidRPr="00215B00" w:rsidRDefault="00433CBF" w:rsidP="00433CBF">
            <w:pPr>
              <w:keepLines/>
              <w:ind w:left="285"/>
              <w:jc w:val="both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Коробка монтажная огнестойкая 75х75х40</w:t>
            </w:r>
          </w:p>
        </w:tc>
        <w:tc>
          <w:tcPr>
            <w:tcW w:w="3439" w:type="dxa"/>
            <w:vAlign w:val="center"/>
          </w:tcPr>
          <w:p w14:paraId="2FC3ED42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46121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HF</w:t>
            </w:r>
          </w:p>
        </w:tc>
        <w:tc>
          <w:tcPr>
            <w:tcW w:w="1986" w:type="dxa"/>
            <w:vAlign w:val="center"/>
          </w:tcPr>
          <w:p w14:paraId="0A71C669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9D55DEB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1980EDEB" w14:textId="77777777" w:rsidR="00433CBF" w:rsidRPr="00215B00" w:rsidRDefault="00433CBF" w:rsidP="00433CB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02341948" w14:textId="0ADF0A2D" w:rsidR="00433CBF" w:rsidRPr="00215B00" w:rsidRDefault="00433CBF" w:rsidP="00433CBF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18" w:type="dxa"/>
            <w:vAlign w:val="center"/>
          </w:tcPr>
          <w:p w14:paraId="23BA8885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61413FC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5C160F0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051AD5B1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71849C92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Универсальный металлический дюбель для газобетона</w:t>
            </w:r>
          </w:p>
        </w:tc>
        <w:tc>
          <w:tcPr>
            <w:tcW w:w="3439" w:type="dxa"/>
            <w:vAlign w:val="center"/>
          </w:tcPr>
          <w:p w14:paraId="077792DD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47204</w:t>
            </w:r>
          </w:p>
        </w:tc>
        <w:tc>
          <w:tcPr>
            <w:tcW w:w="1986" w:type="dxa"/>
            <w:vAlign w:val="center"/>
          </w:tcPr>
          <w:p w14:paraId="1149EBA6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BE1FE18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07DDC0CE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13A4965" w14:textId="35005043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28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14:paraId="141E8821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725904B2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7921D6BD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54B952C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FA6AF12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Шуруп стальной оцинкованный, шлиц РН 4,8х32</w:t>
            </w:r>
          </w:p>
        </w:tc>
        <w:tc>
          <w:tcPr>
            <w:tcW w:w="3439" w:type="dxa"/>
            <w:vAlign w:val="center"/>
          </w:tcPr>
          <w:p w14:paraId="48972991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47403</w:t>
            </w:r>
          </w:p>
        </w:tc>
        <w:tc>
          <w:tcPr>
            <w:tcW w:w="1986" w:type="dxa"/>
            <w:vAlign w:val="center"/>
          </w:tcPr>
          <w:p w14:paraId="6A228C52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4A6E0E2A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7B223C11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B675E12" w14:textId="25B2BDCE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281</w:t>
            </w: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14:paraId="7790C927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0881DDAC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17F6327A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2E3D6BCA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55CE965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Скоба, оцинкованная с одним отверстием, для трубы ∅25</w:t>
            </w:r>
          </w:p>
        </w:tc>
        <w:tc>
          <w:tcPr>
            <w:tcW w:w="3439" w:type="dxa"/>
            <w:vAlign w:val="center"/>
          </w:tcPr>
          <w:p w14:paraId="58728655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43725</w:t>
            </w:r>
          </w:p>
        </w:tc>
        <w:tc>
          <w:tcPr>
            <w:tcW w:w="1986" w:type="dxa"/>
            <w:vAlign w:val="center"/>
          </w:tcPr>
          <w:p w14:paraId="3C983F06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7B6A258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747EE9A6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3D683C9" w14:textId="67922AAA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27950</w:t>
            </w:r>
          </w:p>
        </w:tc>
        <w:tc>
          <w:tcPr>
            <w:tcW w:w="1418" w:type="dxa"/>
            <w:vAlign w:val="center"/>
          </w:tcPr>
          <w:p w14:paraId="178A80E0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77ED676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4B443E44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59D7C925" w14:textId="77777777" w:rsidR="00433CBF" w:rsidRPr="004E7801" w:rsidRDefault="00433CBF" w:rsidP="00433CBF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464C7645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Скоба, оцинкованная с одним отверстием, для трубы ∅50</w:t>
            </w:r>
          </w:p>
        </w:tc>
        <w:tc>
          <w:tcPr>
            <w:tcW w:w="3439" w:type="dxa"/>
            <w:vAlign w:val="center"/>
          </w:tcPr>
          <w:p w14:paraId="7E620922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43750</w:t>
            </w:r>
          </w:p>
        </w:tc>
        <w:tc>
          <w:tcPr>
            <w:tcW w:w="1986" w:type="dxa"/>
            <w:vAlign w:val="center"/>
          </w:tcPr>
          <w:p w14:paraId="120555EA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1BDAF85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15038664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3477495" w14:textId="0E71AA5F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14:paraId="27505232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F6E0861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16D0621B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677154CF" w14:textId="77777777" w:rsidR="00433CBF" w:rsidRPr="004E7801" w:rsidRDefault="00433CBF" w:rsidP="00433CBF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01CF7AB8" w14:textId="77777777" w:rsidR="00433CBF" w:rsidRPr="00215B00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Хомут трубный 1 1/2’’ (47-51мм) М8</w:t>
            </w:r>
          </w:p>
        </w:tc>
        <w:tc>
          <w:tcPr>
            <w:tcW w:w="3439" w:type="dxa"/>
            <w:vAlign w:val="center"/>
          </w:tcPr>
          <w:p w14:paraId="0FA39F71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59918</w:t>
            </w:r>
          </w:p>
        </w:tc>
        <w:tc>
          <w:tcPr>
            <w:tcW w:w="1986" w:type="dxa"/>
            <w:vAlign w:val="center"/>
          </w:tcPr>
          <w:p w14:paraId="1328672E" w14:textId="77777777" w:rsidR="00433CBF" w:rsidRPr="00215B00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00B11E0" w14:textId="77777777" w:rsidR="00433CBF" w:rsidRPr="00215B00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13B980C4" w14:textId="77777777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215B00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4E8D9021" w14:textId="63BC0D00" w:rsidR="00433CBF" w:rsidRPr="00215B00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215B00">
              <w:rPr>
                <w:rFonts w:ascii="ISOCPEUR" w:hAnsi="ISOCPEUR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18" w:type="dxa"/>
            <w:vAlign w:val="center"/>
          </w:tcPr>
          <w:p w14:paraId="27DF3348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38BF1D36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5AFA227E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1B1F4906" w14:textId="77777777" w:rsidR="00433CBF" w:rsidRPr="004E7801" w:rsidRDefault="00433CBF" w:rsidP="00433CBF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1A411C43" w14:textId="77777777" w:rsidR="00433CBF" w:rsidRPr="00A3409A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Шпилька М8 МП8-2</w:t>
            </w:r>
          </w:p>
        </w:tc>
        <w:tc>
          <w:tcPr>
            <w:tcW w:w="3439" w:type="dxa"/>
            <w:vAlign w:val="center"/>
          </w:tcPr>
          <w:p w14:paraId="4EE5E8D7" w14:textId="77777777" w:rsidR="00433CBF" w:rsidRPr="00A3409A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94051</w:t>
            </w:r>
          </w:p>
        </w:tc>
        <w:tc>
          <w:tcPr>
            <w:tcW w:w="1986" w:type="dxa"/>
            <w:vAlign w:val="center"/>
          </w:tcPr>
          <w:p w14:paraId="65226A47" w14:textId="77777777" w:rsidR="00433CBF" w:rsidRPr="00A3409A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4540E64" w14:textId="77777777" w:rsidR="00433CBF" w:rsidRPr="00A3409A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57B9020C" w14:textId="77777777" w:rsidR="00433CBF" w:rsidRPr="00A3409A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F90599A" w14:textId="2595A8A7" w:rsidR="00433CBF" w:rsidRPr="00A3409A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A3409A">
              <w:rPr>
                <w:rFonts w:ascii="ISOCPEUR" w:hAnsi="ISOCPEUR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18" w:type="dxa"/>
            <w:vAlign w:val="center"/>
          </w:tcPr>
          <w:p w14:paraId="0FCA6195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620E55B0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0179BAD6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490A28A5" w14:textId="77777777" w:rsidR="00433CBF" w:rsidRPr="004E7801" w:rsidRDefault="00433CBF" w:rsidP="00433CBF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25C618DC" w14:textId="77777777" w:rsidR="00433CBF" w:rsidRPr="00A3409A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Анкер забивной М8</w:t>
            </w:r>
          </w:p>
        </w:tc>
        <w:tc>
          <w:tcPr>
            <w:tcW w:w="3439" w:type="dxa"/>
            <w:vAlign w:val="center"/>
          </w:tcPr>
          <w:p w14:paraId="3BB47E5F" w14:textId="77777777" w:rsidR="00433CBF" w:rsidRPr="00A3409A" w:rsidRDefault="00433CBF" w:rsidP="00433CBF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1660E32C" w14:textId="77777777" w:rsidR="00433CBF" w:rsidRPr="00A3409A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DF7CE9A" w14:textId="77777777" w:rsidR="00433CBF" w:rsidRPr="00A3409A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«ЭКОПЛАСТ»</w:t>
            </w:r>
          </w:p>
        </w:tc>
        <w:tc>
          <w:tcPr>
            <w:tcW w:w="1137" w:type="dxa"/>
            <w:vAlign w:val="center"/>
          </w:tcPr>
          <w:p w14:paraId="46BDA597" w14:textId="77777777" w:rsidR="00433CBF" w:rsidRPr="00A3409A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3409A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4865BCF" w14:textId="69B34C8F" w:rsidR="00433CBF" w:rsidRPr="00A3409A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A3409A">
              <w:rPr>
                <w:rFonts w:ascii="ISOCPEUR" w:hAnsi="ISOCPEUR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18" w:type="dxa"/>
            <w:vAlign w:val="center"/>
          </w:tcPr>
          <w:p w14:paraId="617CF8C0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125FD4F7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3CBF" w:rsidRPr="004E7801" w14:paraId="2719FEC8" w14:textId="77777777" w:rsidTr="00902FF1">
        <w:trPr>
          <w:trHeight w:val="454"/>
        </w:trPr>
        <w:tc>
          <w:tcPr>
            <w:tcW w:w="1105" w:type="dxa"/>
            <w:vAlign w:val="center"/>
          </w:tcPr>
          <w:p w14:paraId="36015293" w14:textId="77777777" w:rsidR="00433CBF" w:rsidRPr="004E7801" w:rsidRDefault="00433CBF" w:rsidP="00433CBF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14:paraId="6BC99908" w14:textId="77777777" w:rsidR="00433CBF" w:rsidRDefault="00433CBF" w:rsidP="00433CBF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14:paraId="3000C616" w14:textId="77777777" w:rsidR="00433CBF" w:rsidRDefault="00433CBF" w:rsidP="00433CBF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28BC0F56" w14:textId="77777777" w:rsidR="00433CBF" w:rsidRPr="004E7801" w:rsidRDefault="00433CBF" w:rsidP="00433CBF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51A52BCF" w14:textId="77777777" w:rsidR="00433CBF" w:rsidRDefault="00433CBF" w:rsidP="00433CB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88E8EAC" w14:textId="77777777" w:rsidR="00433CBF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20043A99" w14:textId="77777777" w:rsidR="00433CBF" w:rsidRDefault="00433CBF" w:rsidP="00433CB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D48B873" w14:textId="77777777" w:rsidR="00433CBF" w:rsidRPr="004E7801" w:rsidRDefault="00433CBF" w:rsidP="00433CBF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14:paraId="49D90ECF" w14:textId="77777777" w:rsidR="00433CBF" w:rsidRPr="004E7801" w:rsidRDefault="00433CBF" w:rsidP="00433CBF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</w:tbl>
    <w:p w14:paraId="2B50017E" w14:textId="77777777" w:rsidR="00570F78" w:rsidRPr="00781E5E" w:rsidRDefault="00570F78" w:rsidP="000F448F">
      <w:pPr>
        <w:rPr>
          <w:rFonts w:ascii="ISOCPEUR" w:hAnsi="ISOCPEUR"/>
          <w:sz w:val="28"/>
          <w:szCs w:val="28"/>
        </w:rPr>
      </w:pPr>
    </w:p>
    <w:sectPr w:rsidR="00570F78" w:rsidRPr="00781E5E" w:rsidSect="009B3DE0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699" w:right="312" w:bottom="322" w:left="1190" w:header="336" w:footer="312" w:gutter="0"/>
      <w:pgBorders w:zOrder="back"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873E0" w14:textId="77777777" w:rsidR="00FE6CE7" w:rsidRDefault="00FE6CE7">
      <w:r>
        <w:separator/>
      </w:r>
    </w:p>
  </w:endnote>
  <w:endnote w:type="continuationSeparator" w:id="0">
    <w:p w14:paraId="589A2E45" w14:textId="77777777" w:rsidR="00FE6CE7" w:rsidRDefault="00F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45BB9" w14:textId="77777777" w:rsidR="00FE6CE7" w:rsidRPr="00A347F5" w:rsidRDefault="00FE6CE7" w:rsidP="0074429B">
    <w:pPr>
      <w:pStyle w:val="a6"/>
      <w:spacing w:before="0"/>
      <w:rPr>
        <w:rFonts w:ascii="ISOCPEUR" w:hAnsi="ISOCPEUR"/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6"/>
      <w:gridCol w:w="566"/>
      <w:gridCol w:w="567"/>
      <w:gridCol w:w="567"/>
      <w:gridCol w:w="851"/>
      <w:gridCol w:w="567"/>
      <w:gridCol w:w="6228"/>
      <w:gridCol w:w="578"/>
    </w:tblGrid>
    <w:tr w:rsidR="00FE6CE7" w:rsidRPr="00A347F5" w14:paraId="72BA515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</w:tcBorders>
        </w:tcPr>
        <w:p w14:paraId="0A7FB60E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top w:val="single" w:sz="8" w:space="0" w:color="auto"/>
          </w:tcBorders>
        </w:tcPr>
        <w:p w14:paraId="6077F580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7512151A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51C06BF9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</w:tcBorders>
        </w:tcPr>
        <w:p w14:paraId="5DFB0E17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03587202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auto"/>
          </w:tcBorders>
          <w:vAlign w:val="center"/>
        </w:tcPr>
        <w:p w14:paraId="731A6E8C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A347F5">
            <w:rPr>
              <w:rFonts w:ascii="ISOCPEUR" w:hAnsi="ISOCPEUR"/>
              <w:sz w:val="24"/>
            </w:rPr>
            <w:t>Спецификация</w:t>
          </w:r>
        </w:p>
      </w:tc>
      <w:tc>
        <w:tcPr>
          <w:tcW w:w="578" w:type="dxa"/>
          <w:tcBorders>
            <w:top w:val="single" w:sz="8" w:space="0" w:color="auto"/>
            <w:bottom w:val="single" w:sz="8" w:space="0" w:color="auto"/>
          </w:tcBorders>
          <w:shd w:val="clear" w:color="auto" w:fill="auto"/>
          <w:noWrap/>
        </w:tcPr>
        <w:p w14:paraId="580FD70F" w14:textId="77777777" w:rsidR="00FE6CE7" w:rsidRPr="00A347F5" w:rsidRDefault="00FE6CE7" w:rsidP="00AF6FB5">
          <w:pPr>
            <w:pStyle w:val="a6"/>
            <w:keepLines/>
            <w:spacing w:before="0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t>Лист</w:t>
          </w:r>
        </w:p>
      </w:tc>
    </w:tr>
    <w:tr w:rsidR="00FE6CE7" w:rsidRPr="00A347F5" w14:paraId="6580122C" w14:textId="77777777">
      <w:trPr>
        <w:cantSplit/>
        <w:trHeight w:hRule="exact" w:val="284"/>
        <w:jc w:val="right"/>
      </w:trPr>
      <w:tc>
        <w:tcPr>
          <w:tcW w:w="566" w:type="dxa"/>
          <w:tcBorders>
            <w:bottom w:val="single" w:sz="8" w:space="0" w:color="auto"/>
          </w:tcBorders>
        </w:tcPr>
        <w:p w14:paraId="70D01A60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bottom w:val="single" w:sz="8" w:space="0" w:color="auto"/>
          </w:tcBorders>
        </w:tcPr>
        <w:p w14:paraId="7A90BAB3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1D575F8A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3BF8E402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bottom w:val="single" w:sz="8" w:space="0" w:color="auto"/>
          </w:tcBorders>
        </w:tcPr>
        <w:p w14:paraId="56500761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5737E83B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/>
        </w:tcPr>
        <w:p w14:paraId="16D51107" w14:textId="77777777" w:rsidR="00FE6CE7" w:rsidRPr="00A347F5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78" w:type="dxa"/>
          <w:vMerge w:val="restart"/>
          <w:tcBorders>
            <w:top w:val="single" w:sz="8" w:space="0" w:color="auto"/>
          </w:tcBorders>
          <w:shd w:val="clear" w:color="auto" w:fill="auto"/>
          <w:vAlign w:val="center"/>
        </w:tcPr>
        <w:p w14:paraId="06FAFB1C" w14:textId="0B9A52A1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fldChar w:fldCharType="begin"/>
          </w:r>
          <w:r w:rsidRPr="00A347F5">
            <w:rPr>
              <w:rFonts w:ascii="ISOCPEUR" w:hAnsi="ISOCPEUR"/>
              <w:sz w:val="20"/>
              <w:szCs w:val="20"/>
            </w:rPr>
            <w:instrText xml:space="preserve"> PAGE  \* Arabic  \* MERGEFORMAT </w:instrText>
          </w:r>
          <w:r w:rsidRPr="00A347F5">
            <w:rPr>
              <w:rFonts w:ascii="ISOCPEUR" w:hAnsi="ISOCPEUR"/>
              <w:sz w:val="20"/>
              <w:szCs w:val="20"/>
            </w:rPr>
            <w:fldChar w:fldCharType="separate"/>
          </w:r>
          <w:r w:rsidR="00F24C88">
            <w:rPr>
              <w:rFonts w:ascii="ISOCPEUR" w:hAnsi="ISOCPEUR"/>
              <w:noProof/>
              <w:sz w:val="20"/>
              <w:szCs w:val="20"/>
            </w:rPr>
            <w:t>2</w:t>
          </w:r>
          <w:r w:rsidRPr="00A347F5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FE6CE7" w:rsidRPr="00A347F5" w14:paraId="00379E32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7D461A3E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Изм.</w:t>
          </w:r>
        </w:p>
      </w:tc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0569AAD2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 xml:space="preserve">Код </w:t>
          </w:r>
          <w:proofErr w:type="spellStart"/>
          <w:r w:rsidRPr="00A347F5">
            <w:rPr>
              <w:rFonts w:ascii="ISOCPEUR" w:hAnsi="ISOCPEUR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41CAFC27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2338310C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nil"/>
          </w:tcBorders>
          <w:vAlign w:val="center"/>
        </w:tcPr>
        <w:p w14:paraId="3DBE5AC6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4AAD275C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Дата</w:t>
          </w:r>
        </w:p>
      </w:tc>
      <w:tc>
        <w:tcPr>
          <w:tcW w:w="6228" w:type="dxa"/>
          <w:vMerge/>
          <w:tcBorders>
            <w:bottom w:val="nil"/>
          </w:tcBorders>
          <w:vAlign w:val="center"/>
        </w:tcPr>
        <w:p w14:paraId="6FCBCE8F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578" w:type="dxa"/>
          <w:vMerge/>
          <w:tcBorders>
            <w:bottom w:val="nil"/>
          </w:tcBorders>
          <w:shd w:val="clear" w:color="auto" w:fill="auto"/>
          <w:vAlign w:val="center"/>
        </w:tcPr>
        <w:p w14:paraId="78C0317E" w14:textId="77777777" w:rsidR="00FE6CE7" w:rsidRPr="00A347F5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</w:tbl>
  <w:p w14:paraId="70BC9B89" w14:textId="6D97AF0B" w:rsidR="00FE6CE7" w:rsidRPr="00A347F5" w:rsidRDefault="00FE6CE7" w:rsidP="0074429B">
    <w:pPr>
      <w:pStyle w:val="a6"/>
      <w:spacing w:before="0"/>
      <w:rPr>
        <w:rFonts w:ascii="ISOCPEUR" w:hAnsi="ISOCPEUR"/>
        <w:sz w:val="2"/>
        <w:szCs w:val="2"/>
      </w:rPr>
    </w:pPr>
    <w:r w:rsidRPr="00A347F5">
      <w:rPr>
        <w:rFonts w:ascii="ISOCPEUR" w:hAnsi="ISOCPEUR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E18A3F" wp14:editId="5D96646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340" cy="0"/>
              <wp:effectExtent l="0" t="0" r="0" b="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43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7CA2CA7C" id="Line 1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" strokeweight="1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A85E7" w14:textId="77777777" w:rsidR="00FE6CE7" w:rsidRPr="0096307C" w:rsidRDefault="00FE6CE7" w:rsidP="0074429B">
    <w:pPr>
      <w:pStyle w:val="a6"/>
      <w:spacing w:before="0"/>
      <w:rPr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62"/>
    </w:tblGrid>
    <w:tr w:rsidR="00FE6CE7" w:rsidRPr="0096307C" w14:paraId="43FD42BE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A7FA624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E1587E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4B0B4DB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BB0F9CA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1F6B767A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8ACF3B8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 w:val="restart"/>
          <w:tcBorders>
            <w:left w:val="single" w:sz="8" w:space="0" w:color="auto"/>
            <w:right w:val="nil"/>
          </w:tcBorders>
          <w:vAlign w:val="center"/>
        </w:tcPr>
        <w:p w14:paraId="1E0ECC09" w14:textId="77777777" w:rsidR="00FE6CE7" w:rsidRPr="0096307C" w:rsidRDefault="00FE6CE7" w:rsidP="0031459B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 w:val="restart"/>
          <w:tcBorders>
            <w:left w:val="nil"/>
          </w:tcBorders>
          <w:vAlign w:val="center"/>
        </w:tcPr>
        <w:p w14:paraId="38B64837" w14:textId="77777777" w:rsidR="00FE6CE7" w:rsidRPr="0096307C" w:rsidRDefault="00FE6CE7" w:rsidP="00CC2A7C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BASIC_MARK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FE6CE7" w:rsidRPr="0096307C" w14:paraId="1FEF037F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5F647EA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3431D47E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76B1C29B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1C83B689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3FE73EC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3B1E98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/>
          <w:tcBorders>
            <w:left w:val="single" w:sz="8" w:space="0" w:color="auto"/>
            <w:right w:val="nil"/>
          </w:tcBorders>
          <w:vAlign w:val="center"/>
        </w:tcPr>
        <w:p w14:paraId="6B58636A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/>
          <w:tcBorders>
            <w:left w:val="nil"/>
          </w:tcBorders>
          <w:vAlign w:val="center"/>
        </w:tcPr>
        <w:p w14:paraId="38EABA04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</w:tr>
    <w:tr w:rsidR="00FE6CE7" w:rsidRPr="0096307C" w14:paraId="39D646E3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2F65E306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2C32662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3A46933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5649D13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FEAA9AF" w14:textId="77777777" w:rsidR="00FE6CE7" w:rsidRPr="0096307C" w:rsidRDefault="00FE6CE7" w:rsidP="00CC2A7C">
          <w:pPr>
            <w:pStyle w:val="a6"/>
            <w:keepLines/>
            <w:rPr>
              <w:rFonts w:ascii="ISOCPEUR" w:hAnsi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87C78DC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 w:val="restart"/>
          <w:tcBorders>
            <w:left w:val="single" w:sz="8" w:space="0" w:color="auto"/>
          </w:tcBorders>
          <w:vAlign w:val="center"/>
        </w:tcPr>
        <w:p w14:paraId="5A358B67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t xml:space="preserve">Автоматическая система пожарной сигнализации </w:t>
          </w:r>
        </w:p>
        <w:p w14:paraId="5331D572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  <w:lang w:val="en-US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</w:instrText>
          </w:r>
          <w:r w:rsidRPr="0096307C">
            <w:rPr>
              <w:rFonts w:ascii="ISOCPEUR" w:hAnsi="ISOCPEUR"/>
              <w:sz w:val="24"/>
              <w:lang w:val="en-US"/>
            </w:rPr>
            <w:instrText>DOCPROPERTY</w:instrText>
          </w:r>
          <w:r w:rsidRPr="0096307C">
            <w:rPr>
              <w:rFonts w:ascii="ISOCPEUR" w:hAnsi="ISOCPEUR"/>
              <w:sz w:val="24"/>
            </w:rPr>
            <w:instrText xml:space="preserve">  </w:instrText>
          </w:r>
          <w:r w:rsidRPr="0096307C">
            <w:rPr>
              <w:rFonts w:ascii="ISOCPEUR" w:hAnsi="ISOCPEUR"/>
              <w:sz w:val="24"/>
              <w:lang w:val="en-US"/>
            </w:rPr>
            <w:instrText>CUSTOMER</w:instrText>
          </w:r>
          <w:r w:rsidRPr="0096307C">
            <w:rPr>
              <w:rFonts w:ascii="ISOCPEUR" w:hAnsi="ISOCPEUR"/>
              <w:sz w:val="24"/>
            </w:rPr>
            <w:instrText>_</w:instrText>
          </w:r>
          <w:r w:rsidRPr="0096307C">
            <w:rPr>
              <w:rFonts w:ascii="ISOCPEUR" w:hAnsi="ISOCPEUR"/>
              <w:sz w:val="24"/>
              <w:lang w:val="en-US"/>
            </w:rPr>
            <w:instrText>ADDRESS</w:instrText>
          </w:r>
          <w:r w:rsidRPr="0096307C">
            <w:rPr>
              <w:rFonts w:ascii="ISOCPEUR" w:hAnsi="ISOCPEUR"/>
              <w:sz w:val="24"/>
            </w:rPr>
            <w:instrText xml:space="preserve">  \* </w:instrText>
          </w:r>
          <w:r w:rsidRPr="0096307C">
            <w:rPr>
              <w:rFonts w:ascii="ISOCPEUR" w:hAnsi="ISOCPEUR"/>
              <w:sz w:val="24"/>
              <w:lang w:val="en-US"/>
            </w:rPr>
            <w:instrText>MERGEFORMAT</w:instrText>
          </w:r>
          <w:r w:rsidRPr="0096307C">
            <w:rPr>
              <w:rFonts w:ascii="ISOCPEUR" w:hAnsi="ISOCPEUR"/>
              <w:sz w:val="24"/>
            </w:rPr>
            <w:instrText xml:space="preserve"> </w:instrText>
          </w:r>
          <w:r w:rsidRPr="0096307C">
            <w:rPr>
              <w:rFonts w:ascii="ISOCPEUR" w:hAnsi="ISOCPEUR"/>
              <w:sz w:val="24"/>
              <w:lang w:val="en-US"/>
            </w:rPr>
            <w:fldChar w:fldCharType="end"/>
          </w:r>
        </w:p>
      </w:tc>
    </w:tr>
    <w:tr w:rsidR="00FE6CE7" w:rsidRPr="0096307C" w14:paraId="086540BA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C6A4F73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76D893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B5F6B8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6ACD1A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EF35206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579E9B07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/>
          <w:tcBorders>
            <w:left w:val="single" w:sz="8" w:space="0" w:color="auto"/>
          </w:tcBorders>
        </w:tcPr>
        <w:p w14:paraId="7AAE3647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</w:tr>
    <w:tr w:rsidR="00FE6CE7" w:rsidRPr="0096307C" w14:paraId="5E49EEF8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F70C7A9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Изм.</w:t>
          </w:r>
        </w:p>
      </w:tc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4A858B1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 xml:space="preserve">Код </w:t>
          </w:r>
          <w:proofErr w:type="spellStart"/>
          <w:r w:rsidRPr="0096307C">
            <w:rPr>
              <w:rFonts w:ascii="ISOCPEUR" w:hAnsi="ISOCPEUR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95F3DEB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559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75D71C03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585A8F68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Подпись</w:t>
          </w:r>
        </w:p>
      </w:tc>
      <w:tc>
        <w:tcPr>
          <w:tcW w:w="553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53C6D69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Дата</w:t>
          </w:r>
        </w:p>
      </w:tc>
      <w:tc>
        <w:tcPr>
          <w:tcW w:w="6833" w:type="dxa"/>
          <w:gridSpan w:val="5"/>
          <w:vMerge/>
          <w:vAlign w:val="center"/>
        </w:tcPr>
        <w:p w14:paraId="1A3E2CD0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  <w:tr w:rsidR="00FE6CE7" w:rsidRPr="0096307C" w14:paraId="3F8CAF18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bottom w:val="single" w:sz="2" w:space="0" w:color="auto"/>
          </w:tcBorders>
        </w:tcPr>
        <w:p w14:paraId="55617DE7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Разработал</w:t>
          </w:r>
        </w:p>
      </w:tc>
      <w:tc>
        <w:tcPr>
          <w:tcW w:w="1123" w:type="dxa"/>
          <w:gridSpan w:val="2"/>
          <w:tcBorders>
            <w:bottom w:val="single" w:sz="2" w:space="0" w:color="auto"/>
          </w:tcBorders>
        </w:tcPr>
        <w:p w14:paraId="1827F0A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DEVELOPER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bottom w:val="single" w:sz="2" w:space="0" w:color="auto"/>
          </w:tcBorders>
        </w:tcPr>
        <w:p w14:paraId="4F47A8BB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bottom w:val="single" w:sz="2" w:space="0" w:color="auto"/>
          </w:tcBorders>
        </w:tcPr>
        <w:p w14:paraId="0B20F00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09A49A61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PROJECT_NAME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850" w:type="dxa"/>
          <w:vAlign w:val="center"/>
        </w:tcPr>
        <w:p w14:paraId="0AC33550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Стадия</w:t>
          </w:r>
        </w:p>
      </w:tc>
      <w:tc>
        <w:tcPr>
          <w:tcW w:w="851" w:type="dxa"/>
          <w:gridSpan w:val="2"/>
          <w:vAlign w:val="center"/>
        </w:tcPr>
        <w:p w14:paraId="7DE0E8C5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1162" w:type="dxa"/>
          <w:vAlign w:val="center"/>
        </w:tcPr>
        <w:p w14:paraId="384EBBF0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Листов</w:t>
          </w:r>
        </w:p>
      </w:tc>
    </w:tr>
    <w:tr w:rsidR="00FE6CE7" w:rsidRPr="0096307C" w14:paraId="62A80669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1325FB72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32C021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CHECK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A58A5EA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75E1C404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7129CEA0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 w:val="restart"/>
          <w:shd w:val="clear" w:color="auto" w:fill="auto"/>
          <w:vAlign w:val="center"/>
        </w:tcPr>
        <w:p w14:paraId="6BE8D605" w14:textId="77777777" w:rsidR="00FE6CE7" w:rsidRPr="0096307C" w:rsidRDefault="00FE6CE7" w:rsidP="0033092E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  <w:r>
            <w:rPr>
              <w:rFonts w:ascii="ISOCPEUR" w:hAnsi="ISOCPEUR"/>
              <w:sz w:val="20"/>
              <w:szCs w:val="20"/>
            </w:rPr>
            <w:t>Р</w:t>
          </w: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instrText xml:space="preserve"> DOCPROPERTY  PS  \* MERGEFORMAT </w:instrText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fldChar w:fldCharType="end"/>
          </w:r>
        </w:p>
      </w:tc>
      <w:tc>
        <w:tcPr>
          <w:tcW w:w="851" w:type="dxa"/>
          <w:gridSpan w:val="2"/>
          <w:vMerge w:val="restart"/>
          <w:shd w:val="clear" w:color="auto" w:fill="auto"/>
          <w:vAlign w:val="center"/>
        </w:tcPr>
        <w:p w14:paraId="5E676E6F" w14:textId="0139F0BC" w:rsidR="00FE6CE7" w:rsidRPr="0096307C" w:rsidRDefault="00FE6CE7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PAGE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F24C88">
            <w:rPr>
              <w:rFonts w:ascii="ISOCPEUR" w:hAnsi="ISOCPEUR"/>
              <w:noProof/>
              <w:sz w:val="20"/>
              <w:szCs w:val="20"/>
            </w:rPr>
            <w:t>1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  <w:tc>
        <w:tcPr>
          <w:tcW w:w="1162" w:type="dxa"/>
          <w:vMerge w:val="restart"/>
          <w:shd w:val="clear" w:color="auto" w:fill="auto"/>
          <w:vAlign w:val="center"/>
        </w:tcPr>
        <w:p w14:paraId="41047277" w14:textId="55E7DAD2" w:rsidR="00FE6CE7" w:rsidRPr="0096307C" w:rsidRDefault="00FE6CE7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NUMPAGES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F24C88">
            <w:rPr>
              <w:rFonts w:ascii="ISOCPEUR" w:hAnsi="ISOCPEUR"/>
              <w:noProof/>
              <w:sz w:val="20"/>
              <w:szCs w:val="20"/>
            </w:rPr>
            <w:t>3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FE6CE7" w:rsidRPr="0096307C" w14:paraId="2B916017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30AD969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3243873C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3A7C676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36758984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56294EF7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/>
          <w:shd w:val="clear" w:color="auto" w:fill="auto"/>
          <w:vAlign w:val="center"/>
        </w:tcPr>
        <w:p w14:paraId="09C7348C" w14:textId="77777777" w:rsidR="00FE6CE7" w:rsidRPr="0096307C" w:rsidRDefault="00FE6CE7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</w:p>
      </w:tc>
      <w:tc>
        <w:tcPr>
          <w:tcW w:w="851" w:type="dxa"/>
          <w:gridSpan w:val="2"/>
          <w:vMerge/>
          <w:shd w:val="clear" w:color="auto" w:fill="auto"/>
          <w:vAlign w:val="center"/>
        </w:tcPr>
        <w:p w14:paraId="3A379808" w14:textId="77777777" w:rsidR="00FE6CE7" w:rsidRPr="0096307C" w:rsidRDefault="00FE6CE7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1162" w:type="dxa"/>
          <w:vMerge/>
          <w:shd w:val="clear" w:color="auto" w:fill="auto"/>
          <w:vAlign w:val="center"/>
        </w:tcPr>
        <w:p w14:paraId="01D03517" w14:textId="77777777" w:rsidR="00FE6CE7" w:rsidRPr="0096307C" w:rsidRDefault="00FE6CE7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FE6CE7" w:rsidRPr="0096307C" w14:paraId="51C5B556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32016B2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011367F6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087EBCF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596E51D0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78457BB1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2863" w:type="dxa"/>
          <w:gridSpan w:val="4"/>
          <w:vMerge w:val="restart"/>
          <w:shd w:val="clear" w:color="auto" w:fill="auto"/>
          <w:vAlign w:val="center"/>
        </w:tcPr>
        <w:p w14:paraId="1CA71B0E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EXECUTOR_NAME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FE6CE7" w:rsidRPr="0096307C" w14:paraId="3F37BDC4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28CA887F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Н. контроль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7CE34B52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NCONTROL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6CD8B2A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0660A633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  <w:vAlign w:val="center"/>
        </w:tcPr>
        <w:p w14:paraId="44D4A122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2863" w:type="dxa"/>
          <w:gridSpan w:val="4"/>
          <w:vMerge/>
          <w:shd w:val="clear" w:color="auto" w:fill="auto"/>
          <w:vAlign w:val="center"/>
        </w:tcPr>
        <w:p w14:paraId="2C366E71" w14:textId="77777777" w:rsidR="00FE6CE7" w:rsidRPr="0096307C" w:rsidRDefault="00FE6CE7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FE6CE7" w:rsidRPr="0096307C" w14:paraId="4D82F022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nil"/>
          </w:tcBorders>
        </w:tcPr>
        <w:p w14:paraId="5877E470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nil"/>
          </w:tcBorders>
        </w:tcPr>
        <w:p w14:paraId="0A838D88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CONFIRM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nil"/>
          </w:tcBorders>
        </w:tcPr>
        <w:p w14:paraId="73D96302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nil"/>
          </w:tcBorders>
        </w:tcPr>
        <w:p w14:paraId="75B8444D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</w:tcPr>
        <w:p w14:paraId="3921327D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2863" w:type="dxa"/>
          <w:gridSpan w:val="4"/>
          <w:vMerge/>
          <w:shd w:val="clear" w:color="auto" w:fill="auto"/>
        </w:tcPr>
        <w:p w14:paraId="499AAA45" w14:textId="77777777" w:rsidR="00FE6CE7" w:rsidRPr="0096307C" w:rsidRDefault="00FE6CE7" w:rsidP="00AF6FB5">
          <w:pPr>
            <w:pStyle w:val="a6"/>
            <w:keepLines/>
            <w:rPr>
              <w:rFonts w:ascii="ISOCPEUR" w:hAnsi="ISOCPEUR"/>
            </w:rPr>
          </w:pPr>
        </w:p>
      </w:tc>
    </w:tr>
  </w:tbl>
  <w:p w14:paraId="334324BD" w14:textId="2283C8F2" w:rsidR="00FE6CE7" w:rsidRPr="0096307C" w:rsidRDefault="00FE6CE7" w:rsidP="0074429B">
    <w:pPr>
      <w:pStyle w:val="a6"/>
      <w:spacing w:before="0"/>
      <w:rPr>
        <w:rFonts w:ascii="ISOCPEUR" w:hAnsi="ISOCPEUR"/>
        <w:sz w:val="2"/>
        <w:szCs w:val="2"/>
      </w:rPr>
    </w:pPr>
    <w:r w:rsidRPr="0096307C">
      <w:rPr>
        <w:rFonts w:ascii="ISOCPEUR" w:hAnsi="ISOCPEUR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5FB448" wp14:editId="3955900B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150" cy="0"/>
              <wp:effectExtent l="0" t="0" r="0" b="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81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0194E8CC" id="Line 9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F9F67" w14:textId="77777777" w:rsidR="00FE6CE7" w:rsidRDefault="00FE6CE7">
      <w:r>
        <w:separator/>
      </w:r>
    </w:p>
  </w:footnote>
  <w:footnote w:type="continuationSeparator" w:id="0">
    <w:p w14:paraId="1C3B763C" w14:textId="77777777" w:rsidR="00FE6CE7" w:rsidRDefault="00FE6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7E736" w14:textId="64096947" w:rsidR="00FE6CE7" w:rsidRPr="00070438" w:rsidRDefault="00FE6CE7" w:rsidP="00E31291">
    <w:pPr>
      <w:pStyle w:val="a7"/>
      <w:tabs>
        <w:tab w:val="clear" w:pos="4677"/>
        <w:tab w:val="clear" w:pos="9355"/>
        <w:tab w:val="left" w:pos="1248"/>
      </w:tabs>
      <w:rPr>
        <w:rFonts w:ascii="Verdana" w:hAnsi="Verdana"/>
        <w:i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70438">
      <w:rPr>
        <w:rFonts w:ascii="Verdana" w:hAnsi="Verdana"/>
        <w:i/>
        <w:noProof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B8D574" wp14:editId="46952DC3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FE6CE7" w:rsidRPr="00AF6FB5" w14:paraId="4985B0A8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F9411E3" w14:textId="77777777" w:rsidR="00FE6CE7" w:rsidRPr="00AF6FB5" w:rsidRDefault="00FE6CE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Взам.инв</w:t>
                                </w:r>
                                <w:proofErr w:type="spellEnd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5E7F023C" w14:textId="77777777" w:rsidR="00FE6CE7" w:rsidRPr="00AF6FB5" w:rsidRDefault="00FE6CE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FE6CE7" w:rsidRPr="00AF6FB5" w14:paraId="22531FBB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28D6F659" w14:textId="77777777" w:rsidR="00FE6CE7" w:rsidRPr="00AF6FB5" w:rsidRDefault="00FE6CE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59B57B96" w14:textId="77777777" w:rsidR="00FE6CE7" w:rsidRPr="00AF6FB5" w:rsidRDefault="00FE6CE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FE6CE7" w:rsidRPr="00AF6FB5" w14:paraId="7970711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9F51489" w14:textId="77777777" w:rsidR="00FE6CE7" w:rsidRPr="00AF6FB5" w:rsidRDefault="00FE6CE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7A21B02C" w14:textId="77777777" w:rsidR="00FE6CE7" w:rsidRPr="00AF6FB5" w:rsidRDefault="00FE6CE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9B01304" w14:textId="77777777" w:rsidR="00FE6CE7" w:rsidRDefault="00FE6CE7" w:rsidP="00CB1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B8D57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1.2pt;margin-top:564.7pt;width:43.55pt;height:25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FE6CE7" w:rsidRPr="00AF6FB5" w14:paraId="4985B0A8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F9411E3" w14:textId="77777777" w:rsidR="00FE6CE7" w:rsidRPr="00AF6FB5" w:rsidRDefault="00FE6CE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Взам.инв</w:t>
                          </w:r>
                          <w:proofErr w:type="spellEnd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5E7F023C" w14:textId="77777777" w:rsidR="00FE6CE7" w:rsidRPr="00AF6FB5" w:rsidRDefault="00FE6CE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FE6CE7" w:rsidRPr="00AF6FB5" w14:paraId="22531FBB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28D6F659" w14:textId="77777777" w:rsidR="00FE6CE7" w:rsidRPr="00AF6FB5" w:rsidRDefault="00FE6CE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59B57B96" w14:textId="77777777" w:rsidR="00FE6CE7" w:rsidRPr="00AF6FB5" w:rsidRDefault="00FE6CE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FE6CE7" w:rsidRPr="00AF6FB5" w14:paraId="7970711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9F51489" w14:textId="77777777" w:rsidR="00FE6CE7" w:rsidRPr="00AF6FB5" w:rsidRDefault="00FE6CE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7A21B02C" w14:textId="77777777" w:rsidR="00FE6CE7" w:rsidRPr="00AF6FB5" w:rsidRDefault="00FE6CE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9B01304" w14:textId="77777777" w:rsidR="00FE6CE7" w:rsidRDefault="00FE6CE7" w:rsidP="00CB1828"/>
                </w:txbxContent>
              </v:textbox>
            </v:shape>
          </w:pict>
        </mc:Fallback>
      </mc:AlternateContent>
    </w:r>
  </w:p>
  <w:p w14:paraId="43AE0179" w14:textId="77777777" w:rsidR="00FE6CE7" w:rsidRPr="00F923C0" w:rsidRDefault="00FE6CE7" w:rsidP="00F923C0">
    <w:pPr>
      <w:pStyle w:val="a7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4157" w14:textId="32B87ABB" w:rsidR="00FE6CE7" w:rsidRPr="00070438" w:rsidRDefault="00FE6CE7" w:rsidP="00F923C0">
    <w:pPr>
      <w:pStyle w:val="a7"/>
      <w:tabs>
        <w:tab w:val="clear" w:pos="4677"/>
        <w:tab w:val="clear" w:pos="9355"/>
        <w:tab w:val="center" w:pos="1294"/>
        <w:tab w:val="right" w:pos="2794"/>
      </w:tabs>
      <w:rPr>
        <w:rFonts w:ascii="Verdana" w:hAnsi="Verdana"/>
        <w:i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070438">
      <w:rPr>
        <w:rFonts w:ascii="Verdana" w:hAnsi="Verdana"/>
        <w:i/>
        <w:noProof/>
        <w:color w:val="333333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B817B2F" wp14:editId="6A82B075">
              <wp:simplePos x="0" y="0"/>
              <wp:positionH relativeFrom="column">
                <wp:posOffset>-522605</wp:posOffset>
              </wp:positionH>
              <wp:positionV relativeFrom="paragraph">
                <wp:posOffset>7196455</wp:posOffset>
              </wp:positionV>
              <wp:extent cx="553085" cy="3283585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FE6CE7" w:rsidRPr="00AF6FB5" w14:paraId="1E11F1D5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5CE2FDA" w14:textId="77777777" w:rsidR="00FE6CE7" w:rsidRPr="00AF6FB5" w:rsidRDefault="00FE6CE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Взам.инв</w:t>
                                </w:r>
                                <w:proofErr w:type="spellEnd"/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220E6A55" w14:textId="77777777" w:rsidR="00FE6CE7" w:rsidRPr="00AF6FB5" w:rsidRDefault="00FE6CE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FE6CE7" w:rsidRPr="00AF6FB5" w14:paraId="5FC8DDF5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1773FA3" w14:textId="77777777" w:rsidR="00FE6CE7" w:rsidRPr="00AF6FB5" w:rsidRDefault="00FE6CE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46D12017" w14:textId="77777777" w:rsidR="00FE6CE7" w:rsidRPr="00AF6FB5" w:rsidRDefault="00FE6CE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FE6CE7" w:rsidRPr="00AF6FB5" w14:paraId="4033620D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37F7E469" w14:textId="77777777" w:rsidR="00FE6CE7" w:rsidRPr="00AF6FB5" w:rsidRDefault="00FE6CE7" w:rsidP="00AF6FB5">
                                <w:pPr>
                                  <w:keepLines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AF6FB5">
                                  <w:rPr>
                                    <w:i/>
                                    <w:sz w:val="16"/>
                                    <w:szCs w:val="16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tbRl"/>
                                <w:vAlign w:val="center"/>
                              </w:tcPr>
                              <w:p w14:paraId="3C0252E8" w14:textId="77777777" w:rsidR="00FE6CE7" w:rsidRPr="00AF6FB5" w:rsidRDefault="00FE6CE7" w:rsidP="00AF6FB5">
                                <w:pPr>
                                  <w:keepLines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0E45696A" w14:textId="77777777" w:rsidR="00FE6CE7" w:rsidRDefault="00FE6CE7" w:rsidP="00CB1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817B2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-41.15pt;margin-top:566.65pt;width:43.55pt;height:258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8" w:space="0" w:color="auto"/>
                        <w:left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FE6CE7" w:rsidRPr="00AF6FB5" w14:paraId="1E11F1D5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5CE2FDA" w14:textId="77777777" w:rsidR="00FE6CE7" w:rsidRPr="00AF6FB5" w:rsidRDefault="00FE6CE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Взам.инв</w:t>
                          </w:r>
                          <w:proofErr w:type="spellEnd"/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220E6A55" w14:textId="77777777" w:rsidR="00FE6CE7" w:rsidRPr="00AF6FB5" w:rsidRDefault="00FE6CE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FE6CE7" w:rsidRPr="00AF6FB5" w14:paraId="5FC8DDF5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1773FA3" w14:textId="77777777" w:rsidR="00FE6CE7" w:rsidRPr="00AF6FB5" w:rsidRDefault="00FE6CE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46D12017" w14:textId="77777777" w:rsidR="00FE6CE7" w:rsidRPr="00AF6FB5" w:rsidRDefault="00FE6CE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FE6CE7" w:rsidRPr="00AF6FB5" w14:paraId="4033620D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37F7E469" w14:textId="77777777" w:rsidR="00FE6CE7" w:rsidRPr="00AF6FB5" w:rsidRDefault="00FE6CE7" w:rsidP="00AF6FB5">
                          <w:pPr>
                            <w:keepLines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 w:rsidRPr="00AF6FB5">
                            <w:rPr>
                              <w:i/>
                              <w:sz w:val="16"/>
                              <w:szCs w:val="16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397" w:type="dxa"/>
                          <w:textDirection w:val="tbRl"/>
                          <w:vAlign w:val="center"/>
                        </w:tcPr>
                        <w:p w14:paraId="3C0252E8" w14:textId="77777777" w:rsidR="00FE6CE7" w:rsidRPr="00AF6FB5" w:rsidRDefault="00FE6CE7" w:rsidP="00AF6FB5">
                          <w:pPr>
                            <w:keepLines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0E45696A" w14:textId="77777777" w:rsidR="00FE6CE7" w:rsidRDefault="00FE6CE7" w:rsidP="00CB1828"/>
                </w:txbxContent>
              </v:textbox>
            </v:shape>
          </w:pict>
        </mc:Fallback>
      </mc:AlternateContent>
    </w:r>
  </w:p>
  <w:p w14:paraId="3A288384" w14:textId="77777777" w:rsidR="00FE6CE7" w:rsidRPr="00F923C0" w:rsidRDefault="00FE6CE7">
    <w:pPr>
      <w:pStyle w:val="a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8F0D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9BA38E1"/>
    <w:multiLevelType w:val="multilevel"/>
    <w:tmpl w:val="F92E12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33E2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567032"/>
    <w:multiLevelType w:val="multilevel"/>
    <w:tmpl w:val="D4D23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56A527C"/>
    <w:multiLevelType w:val="hybridMultilevel"/>
    <w:tmpl w:val="E794C31A"/>
    <w:lvl w:ilvl="0" w:tplc="F9EC5F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C1CF7"/>
    <w:multiLevelType w:val="hybridMultilevel"/>
    <w:tmpl w:val="F3A6E7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5149C"/>
    <w:multiLevelType w:val="multilevel"/>
    <w:tmpl w:val="0CFEABD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502F53F7"/>
    <w:multiLevelType w:val="multilevel"/>
    <w:tmpl w:val="8E78053C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614049"/>
    <w:multiLevelType w:val="multilevel"/>
    <w:tmpl w:val="201C46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2AA35D7"/>
    <w:multiLevelType w:val="singleLevel"/>
    <w:tmpl w:val="5AAE58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7"/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7"/>
  </w:num>
  <w:num w:numId="14">
    <w:abstractNumId w:val="8"/>
  </w:num>
  <w:num w:numId="15">
    <w:abstractNumId w:val="8"/>
  </w:num>
  <w:num w:numId="16">
    <w:abstractNumId w:val="8"/>
  </w:num>
  <w:num w:numId="17">
    <w:abstractNumId w:val="6"/>
  </w:num>
  <w:num w:numId="18">
    <w:abstractNumId w:val="7"/>
  </w:num>
  <w:num w:numId="19">
    <w:abstractNumId w:val="6"/>
  </w:num>
  <w:num w:numId="20">
    <w:abstractNumId w:val="6"/>
  </w:num>
  <w:num w:numId="21">
    <w:abstractNumId w:val="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B3"/>
    <w:rsid w:val="00000392"/>
    <w:rsid w:val="00000C5E"/>
    <w:rsid w:val="00002FB3"/>
    <w:rsid w:val="00004D95"/>
    <w:rsid w:val="000060EB"/>
    <w:rsid w:val="00011304"/>
    <w:rsid w:val="00011773"/>
    <w:rsid w:val="00011CD0"/>
    <w:rsid w:val="000143E0"/>
    <w:rsid w:val="00016A04"/>
    <w:rsid w:val="00023CE5"/>
    <w:rsid w:val="0002499E"/>
    <w:rsid w:val="00025D64"/>
    <w:rsid w:val="0002697D"/>
    <w:rsid w:val="00026F0A"/>
    <w:rsid w:val="00031BF0"/>
    <w:rsid w:val="00070438"/>
    <w:rsid w:val="00073713"/>
    <w:rsid w:val="00076224"/>
    <w:rsid w:val="00077604"/>
    <w:rsid w:val="00080855"/>
    <w:rsid w:val="0008102B"/>
    <w:rsid w:val="00082483"/>
    <w:rsid w:val="00082DBB"/>
    <w:rsid w:val="0009335F"/>
    <w:rsid w:val="00095453"/>
    <w:rsid w:val="000A199B"/>
    <w:rsid w:val="000A38E6"/>
    <w:rsid w:val="000B2505"/>
    <w:rsid w:val="000B7605"/>
    <w:rsid w:val="000C4EB5"/>
    <w:rsid w:val="000D2A0E"/>
    <w:rsid w:val="000D3C75"/>
    <w:rsid w:val="000E048D"/>
    <w:rsid w:val="000E1367"/>
    <w:rsid w:val="000F448F"/>
    <w:rsid w:val="00101FBC"/>
    <w:rsid w:val="00102528"/>
    <w:rsid w:val="001041FF"/>
    <w:rsid w:val="00110A26"/>
    <w:rsid w:val="0011154C"/>
    <w:rsid w:val="00116A3E"/>
    <w:rsid w:val="001257BC"/>
    <w:rsid w:val="00126885"/>
    <w:rsid w:val="0013358C"/>
    <w:rsid w:val="00151474"/>
    <w:rsid w:val="00151D9B"/>
    <w:rsid w:val="00154ABD"/>
    <w:rsid w:val="00163CC6"/>
    <w:rsid w:val="00165414"/>
    <w:rsid w:val="00174658"/>
    <w:rsid w:val="00180EF2"/>
    <w:rsid w:val="00184C44"/>
    <w:rsid w:val="001854BD"/>
    <w:rsid w:val="0018658F"/>
    <w:rsid w:val="001908CB"/>
    <w:rsid w:val="001A5B6F"/>
    <w:rsid w:val="001A7000"/>
    <w:rsid w:val="001B1E0D"/>
    <w:rsid w:val="001B7550"/>
    <w:rsid w:val="001B7B09"/>
    <w:rsid w:val="001D0625"/>
    <w:rsid w:val="001D2FF6"/>
    <w:rsid w:val="001D3D2C"/>
    <w:rsid w:val="001E6EE8"/>
    <w:rsid w:val="002005C5"/>
    <w:rsid w:val="002055B3"/>
    <w:rsid w:val="00211847"/>
    <w:rsid w:val="00215B00"/>
    <w:rsid w:val="002216CD"/>
    <w:rsid w:val="00225B75"/>
    <w:rsid w:val="0023138D"/>
    <w:rsid w:val="00233D3B"/>
    <w:rsid w:val="0023407B"/>
    <w:rsid w:val="00252A21"/>
    <w:rsid w:val="00260A6F"/>
    <w:rsid w:val="002619A3"/>
    <w:rsid w:val="002631C7"/>
    <w:rsid w:val="0026420A"/>
    <w:rsid w:val="002734FB"/>
    <w:rsid w:val="00280256"/>
    <w:rsid w:val="00280D2F"/>
    <w:rsid w:val="00282905"/>
    <w:rsid w:val="0029589D"/>
    <w:rsid w:val="002A1541"/>
    <w:rsid w:val="002A1FF9"/>
    <w:rsid w:val="002A268D"/>
    <w:rsid w:val="002A3890"/>
    <w:rsid w:val="002A60D5"/>
    <w:rsid w:val="002A61A5"/>
    <w:rsid w:val="002B6C21"/>
    <w:rsid w:val="002B7646"/>
    <w:rsid w:val="002C1C07"/>
    <w:rsid w:val="002C6FB0"/>
    <w:rsid w:val="002E41BA"/>
    <w:rsid w:val="00310D98"/>
    <w:rsid w:val="0031459B"/>
    <w:rsid w:val="00320AFB"/>
    <w:rsid w:val="003267C0"/>
    <w:rsid w:val="00327E2C"/>
    <w:rsid w:val="0033092E"/>
    <w:rsid w:val="0033522C"/>
    <w:rsid w:val="00336D79"/>
    <w:rsid w:val="0034066B"/>
    <w:rsid w:val="00343D2D"/>
    <w:rsid w:val="00353947"/>
    <w:rsid w:val="00353955"/>
    <w:rsid w:val="003550A7"/>
    <w:rsid w:val="0036138E"/>
    <w:rsid w:val="00363DC8"/>
    <w:rsid w:val="00364547"/>
    <w:rsid w:val="0037103A"/>
    <w:rsid w:val="00377283"/>
    <w:rsid w:val="00381091"/>
    <w:rsid w:val="003816F1"/>
    <w:rsid w:val="003905C8"/>
    <w:rsid w:val="0039127D"/>
    <w:rsid w:val="00394C45"/>
    <w:rsid w:val="003A45B7"/>
    <w:rsid w:val="003A4C6F"/>
    <w:rsid w:val="003A6779"/>
    <w:rsid w:val="003B1735"/>
    <w:rsid w:val="003B3A79"/>
    <w:rsid w:val="003B781D"/>
    <w:rsid w:val="003D2190"/>
    <w:rsid w:val="003D39D7"/>
    <w:rsid w:val="003D6FFA"/>
    <w:rsid w:val="003F1419"/>
    <w:rsid w:val="003F6A8F"/>
    <w:rsid w:val="004023CC"/>
    <w:rsid w:val="004047CA"/>
    <w:rsid w:val="00412009"/>
    <w:rsid w:val="004147C1"/>
    <w:rsid w:val="004162C6"/>
    <w:rsid w:val="0042185C"/>
    <w:rsid w:val="004276DE"/>
    <w:rsid w:val="0043067E"/>
    <w:rsid w:val="004329C0"/>
    <w:rsid w:val="00433CBF"/>
    <w:rsid w:val="00436B9F"/>
    <w:rsid w:val="00444EE0"/>
    <w:rsid w:val="0044568A"/>
    <w:rsid w:val="00445C40"/>
    <w:rsid w:val="004560F6"/>
    <w:rsid w:val="004657F1"/>
    <w:rsid w:val="0046727E"/>
    <w:rsid w:val="00470011"/>
    <w:rsid w:val="004875CE"/>
    <w:rsid w:val="00490246"/>
    <w:rsid w:val="00493609"/>
    <w:rsid w:val="004A0056"/>
    <w:rsid w:val="004A3171"/>
    <w:rsid w:val="004A4A3A"/>
    <w:rsid w:val="004A4D0E"/>
    <w:rsid w:val="004B10BE"/>
    <w:rsid w:val="004B1436"/>
    <w:rsid w:val="004B65C3"/>
    <w:rsid w:val="004C3B29"/>
    <w:rsid w:val="004E59D0"/>
    <w:rsid w:val="004E7801"/>
    <w:rsid w:val="004F3BDB"/>
    <w:rsid w:val="004F41D2"/>
    <w:rsid w:val="005202D4"/>
    <w:rsid w:val="00527449"/>
    <w:rsid w:val="00530E8E"/>
    <w:rsid w:val="00533E87"/>
    <w:rsid w:val="0053682D"/>
    <w:rsid w:val="00540631"/>
    <w:rsid w:val="00544A81"/>
    <w:rsid w:val="0054743E"/>
    <w:rsid w:val="00556358"/>
    <w:rsid w:val="00557023"/>
    <w:rsid w:val="00561322"/>
    <w:rsid w:val="005617AC"/>
    <w:rsid w:val="00570F78"/>
    <w:rsid w:val="0057351A"/>
    <w:rsid w:val="00575C91"/>
    <w:rsid w:val="005765FC"/>
    <w:rsid w:val="00591BB8"/>
    <w:rsid w:val="005B6C72"/>
    <w:rsid w:val="005B71BB"/>
    <w:rsid w:val="005C34D4"/>
    <w:rsid w:val="005D2C33"/>
    <w:rsid w:val="005D605C"/>
    <w:rsid w:val="005E09F3"/>
    <w:rsid w:val="005E3CA5"/>
    <w:rsid w:val="005E7719"/>
    <w:rsid w:val="005F1C7B"/>
    <w:rsid w:val="005F5B0A"/>
    <w:rsid w:val="005F6394"/>
    <w:rsid w:val="00601A38"/>
    <w:rsid w:val="0060517A"/>
    <w:rsid w:val="00610DAC"/>
    <w:rsid w:val="00614D7C"/>
    <w:rsid w:val="0061585B"/>
    <w:rsid w:val="00616764"/>
    <w:rsid w:val="00622EAA"/>
    <w:rsid w:val="006326A0"/>
    <w:rsid w:val="006346D9"/>
    <w:rsid w:val="0064028A"/>
    <w:rsid w:val="00641150"/>
    <w:rsid w:val="00643D0A"/>
    <w:rsid w:val="00647E64"/>
    <w:rsid w:val="00653496"/>
    <w:rsid w:val="00655EDC"/>
    <w:rsid w:val="00660837"/>
    <w:rsid w:val="00670264"/>
    <w:rsid w:val="0067259D"/>
    <w:rsid w:val="006751E7"/>
    <w:rsid w:val="0068003B"/>
    <w:rsid w:val="00681E89"/>
    <w:rsid w:val="00683222"/>
    <w:rsid w:val="006936EE"/>
    <w:rsid w:val="006942B7"/>
    <w:rsid w:val="006A2142"/>
    <w:rsid w:val="006B774B"/>
    <w:rsid w:val="006B783E"/>
    <w:rsid w:val="006C2347"/>
    <w:rsid w:val="006C3541"/>
    <w:rsid w:val="006C3724"/>
    <w:rsid w:val="006C44D7"/>
    <w:rsid w:val="006D28EF"/>
    <w:rsid w:val="006D50EC"/>
    <w:rsid w:val="006D545A"/>
    <w:rsid w:val="006E1FFC"/>
    <w:rsid w:val="006E48C4"/>
    <w:rsid w:val="006E650D"/>
    <w:rsid w:val="006E7437"/>
    <w:rsid w:val="00701495"/>
    <w:rsid w:val="0070219F"/>
    <w:rsid w:val="00706AF9"/>
    <w:rsid w:val="00706FF5"/>
    <w:rsid w:val="00715635"/>
    <w:rsid w:val="007172BC"/>
    <w:rsid w:val="007172C2"/>
    <w:rsid w:val="00721B55"/>
    <w:rsid w:val="007229B3"/>
    <w:rsid w:val="0073797B"/>
    <w:rsid w:val="00740286"/>
    <w:rsid w:val="007432F1"/>
    <w:rsid w:val="0074429B"/>
    <w:rsid w:val="007469DF"/>
    <w:rsid w:val="00751995"/>
    <w:rsid w:val="00752D9D"/>
    <w:rsid w:val="00770422"/>
    <w:rsid w:val="00772C85"/>
    <w:rsid w:val="00781E5E"/>
    <w:rsid w:val="00781E64"/>
    <w:rsid w:val="00783142"/>
    <w:rsid w:val="00786DDB"/>
    <w:rsid w:val="00787607"/>
    <w:rsid w:val="007879DB"/>
    <w:rsid w:val="00787A8E"/>
    <w:rsid w:val="00796B6B"/>
    <w:rsid w:val="007A1B59"/>
    <w:rsid w:val="007B1BAC"/>
    <w:rsid w:val="007B497A"/>
    <w:rsid w:val="007B620F"/>
    <w:rsid w:val="007C3ACE"/>
    <w:rsid w:val="007C6992"/>
    <w:rsid w:val="007D0218"/>
    <w:rsid w:val="007D4961"/>
    <w:rsid w:val="007E0DD9"/>
    <w:rsid w:val="007E46BA"/>
    <w:rsid w:val="007E4ADC"/>
    <w:rsid w:val="007E7AF3"/>
    <w:rsid w:val="007F0AF8"/>
    <w:rsid w:val="007F2A3C"/>
    <w:rsid w:val="00800AE8"/>
    <w:rsid w:val="00802A5A"/>
    <w:rsid w:val="008048FD"/>
    <w:rsid w:val="00813409"/>
    <w:rsid w:val="00822E10"/>
    <w:rsid w:val="0082443F"/>
    <w:rsid w:val="008324E4"/>
    <w:rsid w:val="00833BC2"/>
    <w:rsid w:val="00834E57"/>
    <w:rsid w:val="00835ABA"/>
    <w:rsid w:val="008422DF"/>
    <w:rsid w:val="00844AEE"/>
    <w:rsid w:val="00847B6E"/>
    <w:rsid w:val="00852347"/>
    <w:rsid w:val="00857023"/>
    <w:rsid w:val="008579B1"/>
    <w:rsid w:val="00863360"/>
    <w:rsid w:val="00863B55"/>
    <w:rsid w:val="00864965"/>
    <w:rsid w:val="00874019"/>
    <w:rsid w:val="00883D4A"/>
    <w:rsid w:val="008847E7"/>
    <w:rsid w:val="008918FF"/>
    <w:rsid w:val="008A4B38"/>
    <w:rsid w:val="008A5EB4"/>
    <w:rsid w:val="008B0EEC"/>
    <w:rsid w:val="008B1A32"/>
    <w:rsid w:val="008B6161"/>
    <w:rsid w:val="008B7C6F"/>
    <w:rsid w:val="008C01DD"/>
    <w:rsid w:val="008C0487"/>
    <w:rsid w:val="008C1B9A"/>
    <w:rsid w:val="008C678A"/>
    <w:rsid w:val="008E2699"/>
    <w:rsid w:val="008E44F0"/>
    <w:rsid w:val="008F3D38"/>
    <w:rsid w:val="00902FF1"/>
    <w:rsid w:val="00904908"/>
    <w:rsid w:val="0090514F"/>
    <w:rsid w:val="00916532"/>
    <w:rsid w:val="00921E57"/>
    <w:rsid w:val="00935CA9"/>
    <w:rsid w:val="00942E43"/>
    <w:rsid w:val="00943C01"/>
    <w:rsid w:val="00945A72"/>
    <w:rsid w:val="00946D70"/>
    <w:rsid w:val="00952B70"/>
    <w:rsid w:val="0096307C"/>
    <w:rsid w:val="00963B86"/>
    <w:rsid w:val="00967F8D"/>
    <w:rsid w:val="0099719D"/>
    <w:rsid w:val="009B0FA9"/>
    <w:rsid w:val="009B3DE0"/>
    <w:rsid w:val="009B43FF"/>
    <w:rsid w:val="009B5488"/>
    <w:rsid w:val="009B79F6"/>
    <w:rsid w:val="009D25C5"/>
    <w:rsid w:val="009D73C4"/>
    <w:rsid w:val="009E3C7C"/>
    <w:rsid w:val="009F106B"/>
    <w:rsid w:val="00A13682"/>
    <w:rsid w:val="00A16CBC"/>
    <w:rsid w:val="00A23896"/>
    <w:rsid w:val="00A26B7C"/>
    <w:rsid w:val="00A3409A"/>
    <w:rsid w:val="00A347F5"/>
    <w:rsid w:val="00A37829"/>
    <w:rsid w:val="00A4164F"/>
    <w:rsid w:val="00A41C98"/>
    <w:rsid w:val="00A44C48"/>
    <w:rsid w:val="00A4704F"/>
    <w:rsid w:val="00A55FC8"/>
    <w:rsid w:val="00A56E7A"/>
    <w:rsid w:val="00A600E6"/>
    <w:rsid w:val="00A624F6"/>
    <w:rsid w:val="00A80189"/>
    <w:rsid w:val="00A804B9"/>
    <w:rsid w:val="00A811B3"/>
    <w:rsid w:val="00A811EA"/>
    <w:rsid w:val="00A83844"/>
    <w:rsid w:val="00A842B4"/>
    <w:rsid w:val="00A8656C"/>
    <w:rsid w:val="00A9201F"/>
    <w:rsid w:val="00A93744"/>
    <w:rsid w:val="00AA0630"/>
    <w:rsid w:val="00AA0BAF"/>
    <w:rsid w:val="00AA1AA3"/>
    <w:rsid w:val="00AB25E8"/>
    <w:rsid w:val="00AB3C5B"/>
    <w:rsid w:val="00AC3C14"/>
    <w:rsid w:val="00AC6218"/>
    <w:rsid w:val="00AC6372"/>
    <w:rsid w:val="00AE0E5F"/>
    <w:rsid w:val="00AE4397"/>
    <w:rsid w:val="00AE4E74"/>
    <w:rsid w:val="00AF09FE"/>
    <w:rsid w:val="00AF148F"/>
    <w:rsid w:val="00AF567E"/>
    <w:rsid w:val="00AF694B"/>
    <w:rsid w:val="00AF6FB5"/>
    <w:rsid w:val="00AF70B4"/>
    <w:rsid w:val="00AF742A"/>
    <w:rsid w:val="00B01BE1"/>
    <w:rsid w:val="00B056C6"/>
    <w:rsid w:val="00B14144"/>
    <w:rsid w:val="00B169D5"/>
    <w:rsid w:val="00B21768"/>
    <w:rsid w:val="00B22B6D"/>
    <w:rsid w:val="00B258C7"/>
    <w:rsid w:val="00B300AF"/>
    <w:rsid w:val="00B34D35"/>
    <w:rsid w:val="00B365B6"/>
    <w:rsid w:val="00B43DEA"/>
    <w:rsid w:val="00B47D31"/>
    <w:rsid w:val="00B50B38"/>
    <w:rsid w:val="00B51A4F"/>
    <w:rsid w:val="00B54DDC"/>
    <w:rsid w:val="00B577BD"/>
    <w:rsid w:val="00B61C8F"/>
    <w:rsid w:val="00B6697B"/>
    <w:rsid w:val="00B67321"/>
    <w:rsid w:val="00B85BEC"/>
    <w:rsid w:val="00B8712A"/>
    <w:rsid w:val="00B92A65"/>
    <w:rsid w:val="00B97EEB"/>
    <w:rsid w:val="00BA37BC"/>
    <w:rsid w:val="00BA57CD"/>
    <w:rsid w:val="00BA5EA7"/>
    <w:rsid w:val="00BA6356"/>
    <w:rsid w:val="00BB4C28"/>
    <w:rsid w:val="00BC0BBD"/>
    <w:rsid w:val="00BC0D14"/>
    <w:rsid w:val="00BC359F"/>
    <w:rsid w:val="00BC6A2D"/>
    <w:rsid w:val="00BD1825"/>
    <w:rsid w:val="00BD1DEF"/>
    <w:rsid w:val="00BD63B0"/>
    <w:rsid w:val="00BE09C7"/>
    <w:rsid w:val="00BE217E"/>
    <w:rsid w:val="00BE6FC6"/>
    <w:rsid w:val="00BF01FC"/>
    <w:rsid w:val="00BF1D63"/>
    <w:rsid w:val="00BF46DD"/>
    <w:rsid w:val="00C07401"/>
    <w:rsid w:val="00C079A0"/>
    <w:rsid w:val="00C07B01"/>
    <w:rsid w:val="00C341DE"/>
    <w:rsid w:val="00C3465E"/>
    <w:rsid w:val="00C35BBC"/>
    <w:rsid w:val="00C36247"/>
    <w:rsid w:val="00C42E01"/>
    <w:rsid w:val="00C44506"/>
    <w:rsid w:val="00C4736D"/>
    <w:rsid w:val="00C47938"/>
    <w:rsid w:val="00C6633D"/>
    <w:rsid w:val="00C66BF2"/>
    <w:rsid w:val="00C70043"/>
    <w:rsid w:val="00C75050"/>
    <w:rsid w:val="00C776E8"/>
    <w:rsid w:val="00C83102"/>
    <w:rsid w:val="00C86B3F"/>
    <w:rsid w:val="00C95605"/>
    <w:rsid w:val="00C95925"/>
    <w:rsid w:val="00CA470F"/>
    <w:rsid w:val="00CB1376"/>
    <w:rsid w:val="00CB1828"/>
    <w:rsid w:val="00CB19BF"/>
    <w:rsid w:val="00CB2815"/>
    <w:rsid w:val="00CB6DDA"/>
    <w:rsid w:val="00CC2A7C"/>
    <w:rsid w:val="00CE4CA6"/>
    <w:rsid w:val="00CE4CAA"/>
    <w:rsid w:val="00CF0A9E"/>
    <w:rsid w:val="00CF3F3B"/>
    <w:rsid w:val="00CF6154"/>
    <w:rsid w:val="00D0340F"/>
    <w:rsid w:val="00D05934"/>
    <w:rsid w:val="00D14F36"/>
    <w:rsid w:val="00D235ED"/>
    <w:rsid w:val="00D252BD"/>
    <w:rsid w:val="00D255E8"/>
    <w:rsid w:val="00D26B20"/>
    <w:rsid w:val="00D27134"/>
    <w:rsid w:val="00D32D87"/>
    <w:rsid w:val="00D34482"/>
    <w:rsid w:val="00D3586B"/>
    <w:rsid w:val="00D406CC"/>
    <w:rsid w:val="00D41AA7"/>
    <w:rsid w:val="00D54788"/>
    <w:rsid w:val="00D57BB0"/>
    <w:rsid w:val="00D65F9A"/>
    <w:rsid w:val="00D713EF"/>
    <w:rsid w:val="00D7321E"/>
    <w:rsid w:val="00D74C7C"/>
    <w:rsid w:val="00D76493"/>
    <w:rsid w:val="00D764E0"/>
    <w:rsid w:val="00D77C40"/>
    <w:rsid w:val="00D833CF"/>
    <w:rsid w:val="00D836FB"/>
    <w:rsid w:val="00D8542E"/>
    <w:rsid w:val="00D86A4B"/>
    <w:rsid w:val="00D91D30"/>
    <w:rsid w:val="00D94688"/>
    <w:rsid w:val="00DA0651"/>
    <w:rsid w:val="00DA6290"/>
    <w:rsid w:val="00DA70AA"/>
    <w:rsid w:val="00DB7814"/>
    <w:rsid w:val="00DC0C9F"/>
    <w:rsid w:val="00DC352B"/>
    <w:rsid w:val="00DE52C4"/>
    <w:rsid w:val="00DF5784"/>
    <w:rsid w:val="00E04BE9"/>
    <w:rsid w:val="00E05F36"/>
    <w:rsid w:val="00E05F9A"/>
    <w:rsid w:val="00E07097"/>
    <w:rsid w:val="00E07C47"/>
    <w:rsid w:val="00E122A7"/>
    <w:rsid w:val="00E15869"/>
    <w:rsid w:val="00E15D99"/>
    <w:rsid w:val="00E205F7"/>
    <w:rsid w:val="00E22E54"/>
    <w:rsid w:val="00E26ABD"/>
    <w:rsid w:val="00E26F4C"/>
    <w:rsid w:val="00E26FAD"/>
    <w:rsid w:val="00E31291"/>
    <w:rsid w:val="00E33363"/>
    <w:rsid w:val="00E37029"/>
    <w:rsid w:val="00E43BB4"/>
    <w:rsid w:val="00E545FF"/>
    <w:rsid w:val="00E56AE1"/>
    <w:rsid w:val="00E56FA6"/>
    <w:rsid w:val="00E577D9"/>
    <w:rsid w:val="00E632AD"/>
    <w:rsid w:val="00E649BE"/>
    <w:rsid w:val="00E76675"/>
    <w:rsid w:val="00E87588"/>
    <w:rsid w:val="00E94B24"/>
    <w:rsid w:val="00E964A1"/>
    <w:rsid w:val="00EA4F01"/>
    <w:rsid w:val="00EB3CFA"/>
    <w:rsid w:val="00EC03F5"/>
    <w:rsid w:val="00EC0CF6"/>
    <w:rsid w:val="00EC0FDE"/>
    <w:rsid w:val="00EE04F5"/>
    <w:rsid w:val="00EE0A65"/>
    <w:rsid w:val="00EE1E6C"/>
    <w:rsid w:val="00EE28E7"/>
    <w:rsid w:val="00EF2B21"/>
    <w:rsid w:val="00EF5395"/>
    <w:rsid w:val="00F05AD2"/>
    <w:rsid w:val="00F10784"/>
    <w:rsid w:val="00F15A39"/>
    <w:rsid w:val="00F17190"/>
    <w:rsid w:val="00F22508"/>
    <w:rsid w:val="00F22988"/>
    <w:rsid w:val="00F23CE7"/>
    <w:rsid w:val="00F24C88"/>
    <w:rsid w:val="00F2737F"/>
    <w:rsid w:val="00F27659"/>
    <w:rsid w:val="00F27C4D"/>
    <w:rsid w:val="00F30D3A"/>
    <w:rsid w:val="00F43E67"/>
    <w:rsid w:val="00F513E5"/>
    <w:rsid w:val="00F51F29"/>
    <w:rsid w:val="00F53BD7"/>
    <w:rsid w:val="00F57647"/>
    <w:rsid w:val="00F63F31"/>
    <w:rsid w:val="00F643D9"/>
    <w:rsid w:val="00F72337"/>
    <w:rsid w:val="00F72ED9"/>
    <w:rsid w:val="00F748C2"/>
    <w:rsid w:val="00F76181"/>
    <w:rsid w:val="00F801F8"/>
    <w:rsid w:val="00F923C0"/>
    <w:rsid w:val="00F92FAD"/>
    <w:rsid w:val="00FA40B3"/>
    <w:rsid w:val="00FA4703"/>
    <w:rsid w:val="00FB0190"/>
    <w:rsid w:val="00FB0BA0"/>
    <w:rsid w:val="00FB2475"/>
    <w:rsid w:val="00FB34A2"/>
    <w:rsid w:val="00FC5114"/>
    <w:rsid w:val="00FD0C22"/>
    <w:rsid w:val="00FD2E05"/>
    <w:rsid w:val="00FD5339"/>
    <w:rsid w:val="00FE3515"/>
    <w:rsid w:val="00FE4379"/>
    <w:rsid w:val="00FE4BF7"/>
    <w:rsid w:val="00FE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920F26F"/>
  <w15:chartTrackingRefBased/>
  <w15:docId w15:val="{B97522F2-B063-44FB-9DD1-EAB3F5DB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55EDC"/>
    <w:rPr>
      <w:rFonts w:ascii="Arial" w:hAnsi="Arial"/>
      <w:sz w:val="24"/>
      <w:szCs w:val="24"/>
    </w:rPr>
  </w:style>
  <w:style w:type="paragraph" w:styleId="1">
    <w:name w:val="heading 1"/>
    <w:basedOn w:val="a1"/>
    <w:next w:val="2"/>
    <w:qFormat/>
    <w:rsid w:val="00655EDC"/>
    <w:pPr>
      <w:keepNext/>
      <w:numPr>
        <w:numId w:val="16"/>
      </w:numPr>
      <w:tabs>
        <w:tab w:val="clear" w:pos="567"/>
        <w:tab w:val="num" w:pos="360"/>
      </w:tabs>
      <w:spacing w:before="360" w:after="240"/>
      <w:ind w:left="360" w:hanging="360"/>
      <w:outlineLvl w:val="0"/>
    </w:pPr>
    <w:rPr>
      <w:b/>
      <w:bCs/>
      <w:caps/>
      <w:kern w:val="32"/>
      <w:sz w:val="28"/>
      <w:szCs w:val="28"/>
    </w:rPr>
  </w:style>
  <w:style w:type="paragraph" w:styleId="2">
    <w:name w:val="heading 2"/>
    <w:basedOn w:val="a1"/>
    <w:next w:val="3"/>
    <w:qFormat/>
    <w:rsid w:val="00655EDC"/>
    <w:pPr>
      <w:keepNext/>
      <w:keepLines/>
      <w:numPr>
        <w:ilvl w:val="1"/>
        <w:numId w:val="16"/>
      </w:numPr>
      <w:tabs>
        <w:tab w:val="clear" w:pos="567"/>
        <w:tab w:val="num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655EDC"/>
    <w:pPr>
      <w:keepNext/>
      <w:numPr>
        <w:ilvl w:val="2"/>
        <w:numId w:val="16"/>
      </w:numPr>
      <w:tabs>
        <w:tab w:val="clear" w:pos="851"/>
        <w:tab w:val="num" w:pos="360"/>
      </w:tabs>
      <w:ind w:left="360" w:hanging="360"/>
      <w:outlineLvl w:val="2"/>
    </w:pPr>
    <w:rPr>
      <w:rFonts w:cs="Arial"/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A0BAF"/>
    <w:pPr>
      <w:spacing w:before="60" w:after="60"/>
      <w:ind w:firstLine="567"/>
      <w:jc w:val="both"/>
    </w:pPr>
  </w:style>
  <w:style w:type="paragraph" w:styleId="a6">
    <w:name w:val="footer"/>
    <w:basedOn w:val="a1"/>
    <w:rsid w:val="00655EDC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7">
    <w:name w:val="header"/>
    <w:basedOn w:val="a1"/>
    <w:rsid w:val="00655EDC"/>
    <w:pPr>
      <w:tabs>
        <w:tab w:val="center" w:pos="4677"/>
        <w:tab w:val="right" w:pos="9355"/>
      </w:tabs>
    </w:pPr>
  </w:style>
  <w:style w:type="paragraph" w:customStyle="1" w:styleId="a8">
    <w:name w:val="Текст таблицы"/>
    <w:basedOn w:val="a1"/>
    <w:rsid w:val="00655EDC"/>
    <w:pPr>
      <w:keepLines/>
    </w:pPr>
    <w:rPr>
      <w:iCs/>
      <w:sz w:val="20"/>
      <w:lang w:val="en-US"/>
    </w:rPr>
  </w:style>
  <w:style w:type="paragraph" w:styleId="a">
    <w:name w:val="List Number"/>
    <w:basedOn w:val="a1"/>
    <w:rsid w:val="00AA0BAF"/>
    <w:pPr>
      <w:numPr>
        <w:numId w:val="20"/>
      </w:numPr>
      <w:spacing w:beforeLines="60" w:before="60" w:afterLines="60" w:after="60"/>
    </w:pPr>
  </w:style>
  <w:style w:type="paragraph" w:styleId="a9">
    <w:name w:val="caption"/>
    <w:basedOn w:val="a1"/>
    <w:qFormat/>
    <w:rsid w:val="00655EDC"/>
    <w:pPr>
      <w:jc w:val="center"/>
    </w:pPr>
    <w:rPr>
      <w:sz w:val="20"/>
    </w:rPr>
  </w:style>
  <w:style w:type="paragraph" w:customStyle="1" w:styleId="aa">
    <w:name w:val="Рисунок"/>
    <w:basedOn w:val="a1"/>
    <w:rsid w:val="00655EDC"/>
    <w:pPr>
      <w:jc w:val="center"/>
    </w:pPr>
  </w:style>
  <w:style w:type="paragraph" w:customStyle="1" w:styleId="ab">
    <w:name w:val="Основной текст без отступа"/>
    <w:basedOn w:val="a2"/>
    <w:rsid w:val="00AB25E8"/>
    <w:pPr>
      <w:ind w:firstLine="0"/>
    </w:pPr>
  </w:style>
  <w:style w:type="paragraph" w:customStyle="1" w:styleId="ac">
    <w:name w:val="Название"/>
    <w:basedOn w:val="a1"/>
    <w:qFormat/>
    <w:rsid w:val="00CB137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0606">
    <w:name w:val="Стиль Нумерованный список + Перед:  0.6 ст. После:  0.6 ст."/>
    <w:basedOn w:val="a"/>
    <w:rsid w:val="00AA0BAF"/>
    <w:pPr>
      <w:numPr>
        <w:numId w:val="0"/>
      </w:numPr>
      <w:spacing w:before="144" w:after="144"/>
      <w:jc w:val="both"/>
    </w:pPr>
    <w:rPr>
      <w:szCs w:val="20"/>
    </w:rPr>
  </w:style>
  <w:style w:type="table" w:styleId="ad">
    <w:name w:val="Table Grid"/>
    <w:basedOn w:val="a4"/>
    <w:rsid w:val="00921E57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список таблицы"/>
    <w:basedOn w:val="a"/>
    <w:rsid w:val="00655EDC"/>
    <w:pPr>
      <w:numPr>
        <w:numId w:val="18"/>
      </w:numPr>
      <w:spacing w:beforeLines="0" w:before="0" w:afterLines="0" w:after="0"/>
      <w:ind w:left="454" w:hanging="454"/>
      <w:jc w:val="center"/>
    </w:pPr>
    <w:rPr>
      <w:sz w:val="20"/>
      <w:szCs w:val="20"/>
    </w:rPr>
  </w:style>
  <w:style w:type="paragraph" w:styleId="ae">
    <w:name w:val="Title"/>
    <w:basedOn w:val="1"/>
    <w:next w:val="a2"/>
    <w:rsid w:val="00AA0BAF"/>
    <w:pPr>
      <w:numPr>
        <w:numId w:val="0"/>
      </w:numPr>
      <w:jc w:val="center"/>
    </w:pPr>
  </w:style>
  <w:style w:type="paragraph" w:customStyle="1" w:styleId="af">
    <w:name w:val="Название таблицы"/>
    <w:basedOn w:val="a9"/>
    <w:next w:val="a8"/>
    <w:rsid w:val="00655EDC"/>
    <w:pPr>
      <w:keepNext/>
      <w:keepLines/>
      <w:ind w:right="851"/>
      <w:jc w:val="right"/>
    </w:pPr>
    <w:rPr>
      <w:sz w:val="24"/>
    </w:rPr>
  </w:style>
  <w:style w:type="character" w:styleId="af0">
    <w:name w:val="page number"/>
    <w:basedOn w:val="a3"/>
    <w:rsid w:val="00655EDC"/>
  </w:style>
  <w:style w:type="paragraph" w:styleId="10">
    <w:name w:val="toc 1"/>
    <w:basedOn w:val="a1"/>
    <w:next w:val="a1"/>
    <w:autoRedefine/>
    <w:semiHidden/>
    <w:rsid w:val="00655EDC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autoRedefine/>
    <w:semiHidden/>
    <w:rsid w:val="00655EDC"/>
    <w:pPr>
      <w:ind w:left="567"/>
    </w:pPr>
  </w:style>
  <w:style w:type="paragraph" w:styleId="30">
    <w:name w:val="toc 3"/>
    <w:basedOn w:val="a1"/>
    <w:next w:val="a1"/>
    <w:autoRedefine/>
    <w:semiHidden/>
    <w:rsid w:val="00655EDC"/>
    <w:pPr>
      <w:ind w:left="1418"/>
    </w:pPr>
  </w:style>
  <w:style w:type="paragraph" w:styleId="4">
    <w:name w:val="toc 4"/>
    <w:basedOn w:val="a1"/>
    <w:next w:val="a1"/>
    <w:autoRedefine/>
    <w:semiHidden/>
    <w:rsid w:val="00655EDC"/>
    <w:pPr>
      <w:ind w:left="720"/>
    </w:pPr>
  </w:style>
  <w:style w:type="paragraph" w:styleId="5">
    <w:name w:val="toc 5"/>
    <w:basedOn w:val="a1"/>
    <w:next w:val="a1"/>
    <w:autoRedefine/>
    <w:semiHidden/>
    <w:rsid w:val="00655EDC"/>
    <w:pPr>
      <w:ind w:left="960"/>
    </w:pPr>
  </w:style>
  <w:style w:type="paragraph" w:styleId="6">
    <w:name w:val="toc 6"/>
    <w:basedOn w:val="a1"/>
    <w:next w:val="a1"/>
    <w:autoRedefine/>
    <w:semiHidden/>
    <w:rsid w:val="00655EDC"/>
    <w:pPr>
      <w:ind w:left="1200"/>
    </w:pPr>
  </w:style>
  <w:style w:type="paragraph" w:styleId="7">
    <w:name w:val="toc 7"/>
    <w:basedOn w:val="a1"/>
    <w:next w:val="a1"/>
    <w:autoRedefine/>
    <w:semiHidden/>
    <w:rsid w:val="00655EDC"/>
    <w:pPr>
      <w:ind w:left="1440"/>
    </w:pPr>
  </w:style>
  <w:style w:type="paragraph" w:styleId="8">
    <w:name w:val="toc 8"/>
    <w:basedOn w:val="a1"/>
    <w:next w:val="a1"/>
    <w:autoRedefine/>
    <w:semiHidden/>
    <w:rsid w:val="00655EDC"/>
    <w:pPr>
      <w:ind w:left="1680"/>
    </w:pPr>
  </w:style>
  <w:style w:type="paragraph" w:styleId="9">
    <w:name w:val="toc 9"/>
    <w:basedOn w:val="a1"/>
    <w:next w:val="a1"/>
    <w:autoRedefine/>
    <w:semiHidden/>
    <w:rsid w:val="00655EDC"/>
    <w:pPr>
      <w:ind w:left="1920"/>
    </w:pPr>
  </w:style>
  <w:style w:type="paragraph" w:styleId="21">
    <w:name w:val="Body Text 2"/>
    <w:basedOn w:val="a1"/>
    <w:rsid w:val="00655EDC"/>
    <w:pPr>
      <w:jc w:val="center"/>
    </w:pPr>
    <w:rPr>
      <w:rFonts w:cs="Arial"/>
      <w:sz w:val="16"/>
      <w:lang w:val="en-US"/>
    </w:rPr>
  </w:style>
  <w:style w:type="paragraph" w:customStyle="1" w:styleId="af1">
    <w:name w:val="Шапка таблицы"/>
    <w:basedOn w:val="a8"/>
    <w:rsid w:val="00655EDC"/>
    <w:pPr>
      <w:keepNext/>
      <w:jc w:val="center"/>
    </w:pPr>
    <w:rPr>
      <w:b/>
      <w:lang w:val="ru-RU"/>
    </w:rPr>
  </w:style>
  <w:style w:type="character" w:styleId="af2">
    <w:name w:val="Hyperlink"/>
    <w:rsid w:val="00B300AF"/>
    <w:rPr>
      <w:color w:val="0000FF"/>
      <w:u w:val="single"/>
    </w:rPr>
  </w:style>
  <w:style w:type="paragraph" w:styleId="af3">
    <w:name w:val="Balloon Text"/>
    <w:basedOn w:val="a1"/>
    <w:semiHidden/>
    <w:rsid w:val="00F23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Application%20Data\Nanosoft\nanoCAD%20&#1054;&#1055;&#1057;%202.0\Report\Equip\A3(420x297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A4F12-1D09-4BA3-B608-197E5A57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A3(420x297).dot</Template>
  <TotalTime>116</TotalTime>
  <Pages>3</Pages>
  <Words>478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>Cadwise+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Журавлев Федор Алексеевич</cp:lastModifiedBy>
  <cp:revision>19</cp:revision>
  <cp:lastPrinted>2016-09-12T10:14:00Z</cp:lastPrinted>
  <dcterms:created xsi:type="dcterms:W3CDTF">2020-04-01T05:06:00Z</dcterms:created>
  <dcterms:modified xsi:type="dcterms:W3CDTF">2020-09-09T06:59:00Z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TITLE">
    <vt:lpwstr/>
  </property>
  <property fmtid="{D5CDD505-2E9C-101B-9397-08002B2CF9AE}" pid="3" name="DEVELOPER">
    <vt:lpwstr/>
  </property>
  <property fmtid="{D5CDD505-2E9C-101B-9397-08002B2CF9AE}" pid="4" name="CHECK">
    <vt:lpwstr/>
  </property>
  <property fmtid="{D5CDD505-2E9C-101B-9397-08002B2CF9AE}" pid="5" name="CONFIRM">
    <vt:lpwstr/>
  </property>
  <property fmtid="{D5CDD505-2E9C-101B-9397-08002B2CF9AE}" pid="6" name="NCONTROL">
    <vt:lpwstr/>
  </property>
  <property fmtid="{D5CDD505-2E9C-101B-9397-08002B2CF9AE}" pid="7" name="EXECUTOR_NAME">
    <vt:lpwstr/>
  </property>
  <property fmtid="{D5CDD505-2E9C-101B-9397-08002B2CF9AE}" pid="8" name="PS">
    <vt:lpwstr/>
  </property>
  <property fmtid="{D5CDD505-2E9C-101B-9397-08002B2CF9AE}" pid="9" name="DOCUMENT_NUMBER">
    <vt:lpwstr>------</vt:lpwstr>
  </property>
  <property fmtid="{D5CDD505-2E9C-101B-9397-08002B2CF9AE}" pid="10" name="PROJECT_NAME">
    <vt:lpwstr/>
  </property>
  <property fmtid="{D5CDD505-2E9C-101B-9397-08002B2CF9AE}" pid="11" name="CUSTOMER_NAME">
    <vt:lpwstr/>
  </property>
  <property fmtid="{D5CDD505-2E9C-101B-9397-08002B2CF9AE}" pid="12" name="CUSTOMER_ADDRESS">
    <vt:lpwstr/>
  </property>
  <property fmtid="{D5CDD505-2E9C-101B-9397-08002B2CF9AE}" pid="13" name="BASIC_MARK">
    <vt:lpwstr/>
  </property>
</Properties>
</file>